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6E0" w:rsidRDefault="00B706E0" w:rsidP="007738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</w:rPr>
      </w:pPr>
      <w:bookmarkStart w:id="0" w:name="_Hlk15043391"/>
      <w:bookmarkStart w:id="1" w:name="_Hlk17448514"/>
    </w:p>
    <w:p w:rsidR="0040650D" w:rsidRPr="002075E6" w:rsidRDefault="00790FAC" w:rsidP="002075E6">
      <w:pPr>
        <w:autoSpaceDE w:val="0"/>
        <w:autoSpaceDN w:val="0"/>
        <w:adjustRightInd w:val="0"/>
        <w:spacing w:line="360" w:lineRule="auto"/>
        <w:jc w:val="center"/>
        <w:rPr>
          <w:rFonts w:cs="Arial"/>
          <w:b/>
          <w:sz w:val="22"/>
          <w:szCs w:val="22"/>
        </w:rPr>
      </w:pPr>
      <w:r w:rsidRPr="002075E6">
        <w:rPr>
          <w:rFonts w:cs="Arial"/>
          <w:b/>
          <w:sz w:val="22"/>
          <w:szCs w:val="22"/>
        </w:rPr>
        <w:t xml:space="preserve">ANEXO </w:t>
      </w:r>
      <w:r w:rsidR="0040650D" w:rsidRPr="002075E6">
        <w:rPr>
          <w:rFonts w:cs="Arial"/>
          <w:b/>
          <w:sz w:val="22"/>
          <w:szCs w:val="22"/>
        </w:rPr>
        <w:t>III</w:t>
      </w:r>
    </w:p>
    <w:p w:rsidR="00DD544D" w:rsidRPr="002075E6" w:rsidRDefault="00DD544D" w:rsidP="002075E6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  <w:r w:rsidRPr="002075E6">
        <w:rPr>
          <w:rFonts w:cs="Arial"/>
          <w:b/>
          <w:sz w:val="22"/>
          <w:szCs w:val="22"/>
        </w:rPr>
        <w:t>MODELO DE PROPOSTA DE PREÇO</w:t>
      </w:r>
    </w:p>
    <w:p w:rsidR="000F085F" w:rsidRPr="002075E6" w:rsidRDefault="000F085F" w:rsidP="002075E6">
      <w:pPr>
        <w:autoSpaceDE w:val="0"/>
        <w:autoSpaceDN w:val="0"/>
        <w:adjustRightInd w:val="0"/>
        <w:spacing w:line="360" w:lineRule="auto"/>
        <w:jc w:val="center"/>
        <w:rPr>
          <w:rFonts w:cs="Arial"/>
          <w:b/>
          <w:sz w:val="22"/>
          <w:szCs w:val="22"/>
        </w:rPr>
      </w:pPr>
    </w:p>
    <w:tbl>
      <w:tblPr>
        <w:tblStyle w:val="TableNormal"/>
        <w:tblpPr w:leftFromText="141" w:rightFromText="141" w:vertAnchor="text" w:horzAnchor="margin" w:tblpXSpec="center" w:tblpY="-57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87"/>
        <w:gridCol w:w="709"/>
        <w:gridCol w:w="1842"/>
        <w:gridCol w:w="1560"/>
        <w:gridCol w:w="3549"/>
      </w:tblGrid>
      <w:tr w:rsidR="00790FAC" w:rsidRPr="002075E6" w:rsidTr="002E26A1">
        <w:trPr>
          <w:trHeight w:val="277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  <w:hideMark/>
          </w:tcPr>
          <w:p w:rsidR="00790FAC" w:rsidRPr="002075E6" w:rsidRDefault="00790FAC" w:rsidP="002075E6">
            <w:pPr>
              <w:spacing w:line="360" w:lineRule="auto"/>
              <w:jc w:val="center"/>
              <w:rPr>
                <w:rFonts w:cs="Arial"/>
                <w:b/>
                <w:szCs w:val="22"/>
                <w:lang w:bidi="pt-BR"/>
              </w:rPr>
            </w:pPr>
            <w:r w:rsidRPr="002075E6">
              <w:rPr>
                <w:rFonts w:cs="Arial"/>
                <w:b/>
                <w:color w:val="FFFFFF"/>
                <w:szCs w:val="22"/>
                <w:lang w:bidi="pt-BR"/>
              </w:rPr>
              <w:t>IDENTIFICAÇÃO</w:t>
            </w:r>
          </w:p>
        </w:tc>
      </w:tr>
      <w:tr w:rsidR="00790FAC" w:rsidRPr="002075E6" w:rsidTr="002A04BA">
        <w:trPr>
          <w:trHeight w:val="275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RAZÃO SOCIAL:</w:t>
            </w:r>
          </w:p>
        </w:tc>
        <w:tc>
          <w:tcPr>
            <w:tcW w:w="7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</w:tr>
      <w:tr w:rsidR="00790FAC" w:rsidRPr="002075E6" w:rsidTr="002A04BA">
        <w:trPr>
          <w:trHeight w:val="275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ENDEREÇO:</w:t>
            </w:r>
          </w:p>
        </w:tc>
        <w:tc>
          <w:tcPr>
            <w:tcW w:w="7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</w:tr>
      <w:tr w:rsidR="00790FAC" w:rsidRPr="002075E6" w:rsidTr="002A04BA">
        <w:trPr>
          <w:trHeight w:val="2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UF: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0FAC" w:rsidRPr="002075E6" w:rsidRDefault="002A04BA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C</w:t>
            </w:r>
            <w:r w:rsidR="00790FAC" w:rsidRPr="002075E6">
              <w:rPr>
                <w:rFonts w:cs="Arial"/>
                <w:szCs w:val="22"/>
                <w:lang w:bidi="pt-BR"/>
              </w:rPr>
              <w:t>EP: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TELEFONE: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(    )</w:t>
            </w:r>
          </w:p>
        </w:tc>
      </w:tr>
      <w:tr w:rsidR="002A04BA" w:rsidRPr="002075E6" w:rsidTr="008D609F">
        <w:trPr>
          <w:trHeight w:val="27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04BA" w:rsidRPr="002075E6" w:rsidRDefault="002A04BA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EMAIL:</w:t>
            </w:r>
          </w:p>
        </w:tc>
      </w:tr>
    </w:tbl>
    <w:p w:rsidR="00790FAC" w:rsidRPr="002075E6" w:rsidRDefault="00790FAC" w:rsidP="003370EA">
      <w:pPr>
        <w:autoSpaceDE w:val="0"/>
        <w:autoSpaceDN w:val="0"/>
        <w:adjustRightInd w:val="0"/>
        <w:spacing w:line="360" w:lineRule="auto"/>
        <w:rPr>
          <w:rFonts w:cs="Arial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92"/>
        <w:tblW w:w="1038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679"/>
        <w:gridCol w:w="1417"/>
        <w:gridCol w:w="992"/>
        <w:gridCol w:w="1701"/>
        <w:gridCol w:w="1593"/>
      </w:tblGrid>
      <w:tr w:rsidR="003370EA" w:rsidRPr="002075E6" w:rsidTr="003370EA">
        <w:tc>
          <w:tcPr>
            <w:tcW w:w="1038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</w:tcPr>
          <w:p w:rsidR="003370EA" w:rsidRPr="003370EA" w:rsidRDefault="003370EA" w:rsidP="003370EA">
            <w:pPr>
              <w:spacing w:line="36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bookmarkStart w:id="2" w:name="_Hlk17448763"/>
            <w:bookmarkStart w:id="3" w:name="_Hlk17448588"/>
            <w:bookmarkEnd w:id="0"/>
            <w:bookmarkEnd w:id="1"/>
            <w:r>
              <w:rPr>
                <w:rFonts w:cs="Arial"/>
                <w:b/>
                <w:bCs/>
                <w:sz w:val="22"/>
                <w:szCs w:val="22"/>
              </w:rPr>
              <w:t>Controladoria Geral da União no Mato Grosso do Sul – CGU/MS</w:t>
            </w:r>
          </w:p>
        </w:tc>
      </w:tr>
      <w:tr w:rsidR="003370EA" w:rsidRPr="002075E6" w:rsidTr="003370EA">
        <w:tc>
          <w:tcPr>
            <w:tcW w:w="4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3370EA" w:rsidRPr="003370EA" w:rsidRDefault="003370EA" w:rsidP="003370EA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3370EA">
              <w:rPr>
                <w:rFonts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3370EA" w:rsidRPr="003370EA" w:rsidRDefault="003370EA" w:rsidP="003370EA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3370EA">
              <w:rPr>
                <w:rFonts w:cs="Arial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3370EA" w:rsidRPr="003370EA" w:rsidRDefault="003370EA" w:rsidP="003370EA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3370EA">
              <w:rPr>
                <w:rFonts w:cs="Arial"/>
                <w:b/>
                <w:bCs/>
                <w:sz w:val="22"/>
                <w:szCs w:val="22"/>
              </w:rPr>
              <w:t>QTDE.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3370EA" w:rsidRPr="003370EA" w:rsidRDefault="003370EA" w:rsidP="003370EA">
            <w:pPr>
              <w:spacing w:line="36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3370EA">
              <w:rPr>
                <w:rFonts w:cs="Arial"/>
                <w:b/>
                <w:bCs/>
                <w:sz w:val="22"/>
                <w:szCs w:val="22"/>
              </w:rPr>
              <w:t>VALOR</w:t>
            </w:r>
          </w:p>
          <w:p w:rsidR="003370EA" w:rsidRPr="003370EA" w:rsidRDefault="003370EA" w:rsidP="003370EA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3370EA">
              <w:rPr>
                <w:rFonts w:cs="Arial"/>
                <w:b/>
                <w:bCs/>
                <w:sz w:val="22"/>
                <w:szCs w:val="22"/>
              </w:rPr>
              <w:t>UNITÁRIO (R$)</w:t>
            </w: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</w:tcPr>
          <w:p w:rsidR="003370EA" w:rsidRPr="003370EA" w:rsidRDefault="003370EA" w:rsidP="003370EA">
            <w:pPr>
              <w:spacing w:line="36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3370EA">
              <w:rPr>
                <w:rFonts w:cs="Arial"/>
                <w:b/>
                <w:bCs/>
                <w:sz w:val="22"/>
                <w:szCs w:val="22"/>
              </w:rPr>
              <w:t>VALOR TOTAL (R$)</w:t>
            </w:r>
          </w:p>
        </w:tc>
      </w:tr>
      <w:tr w:rsidR="003370EA" w:rsidRPr="002075E6" w:rsidTr="003370EA">
        <w:tc>
          <w:tcPr>
            <w:tcW w:w="4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70EA" w:rsidRPr="003370EA" w:rsidRDefault="003370EA" w:rsidP="003370EA">
            <w:pPr>
              <w:pStyle w:val="tabelatextoalinhadoesquerda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370EA">
              <w:rPr>
                <w:rFonts w:ascii="Arial" w:hAnsi="Arial" w:cs="Arial"/>
                <w:color w:val="000000"/>
                <w:sz w:val="22"/>
                <w:szCs w:val="22"/>
              </w:rPr>
              <w:t>Coffee break para a realização do evento "Treinamento em Correição para as Unidades Federais de Ensino Superior - Edição Região Centro-Oeste" nas datas e horários previstos:</w:t>
            </w:r>
          </w:p>
          <w:p w:rsidR="003370EA" w:rsidRPr="003370EA" w:rsidRDefault="003370EA" w:rsidP="003370EA">
            <w:pPr>
              <w:pStyle w:val="tabelatextoalinhadoesquerda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3370EA">
              <w:rPr>
                <w:rFonts w:ascii="Arial" w:hAnsi="Arial" w:cs="Arial"/>
                <w:color w:val="000000"/>
                <w:sz w:val="22"/>
                <w:szCs w:val="22"/>
              </w:rPr>
              <w:t>Dia 01/09 às 9h15 – Coffee break Manhã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  <w:r w:rsidRPr="003370EA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3370EA">
              <w:rPr>
                <w:rFonts w:ascii="Arial" w:hAnsi="Arial" w:cs="Arial"/>
                <w:color w:val="000000"/>
                <w:sz w:val="22"/>
                <w:szCs w:val="22"/>
              </w:rPr>
              <w:t>Dia 01/09 às 15h00 – Coffee break Tarde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  <w:r w:rsidRPr="003370EA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3370EA">
              <w:rPr>
                <w:rFonts w:ascii="Arial" w:hAnsi="Arial" w:cs="Arial"/>
                <w:color w:val="000000"/>
                <w:sz w:val="22"/>
                <w:szCs w:val="22"/>
              </w:rPr>
              <w:t>Dia 02/09 às 9h15 – Coffee break Manhã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  <w:r w:rsidRPr="003370EA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3370EA">
              <w:rPr>
                <w:rFonts w:ascii="Arial" w:hAnsi="Arial" w:cs="Arial"/>
                <w:color w:val="000000"/>
                <w:sz w:val="22"/>
                <w:szCs w:val="22"/>
              </w:rPr>
              <w:t>Dia 02/09 às 15h00 – Coffee break Tarde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70EA" w:rsidRPr="003370EA" w:rsidRDefault="003370EA" w:rsidP="003370EA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3370EA">
              <w:rPr>
                <w:rFonts w:cs="Arial"/>
                <w:sz w:val="22"/>
                <w:szCs w:val="22"/>
              </w:rPr>
              <w:t>dias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70EA" w:rsidRPr="003370EA" w:rsidRDefault="003370EA" w:rsidP="003370EA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3370EA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70EA" w:rsidRPr="003370EA" w:rsidRDefault="003370EA" w:rsidP="003370EA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0EA" w:rsidRPr="003370EA" w:rsidRDefault="003370EA" w:rsidP="003370EA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2075E6" w:rsidRPr="002075E6" w:rsidRDefault="002075E6" w:rsidP="002075E6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A682B" w:rsidRPr="002075E6" w:rsidTr="002F5059">
        <w:tc>
          <w:tcPr>
            <w:tcW w:w="9209" w:type="dxa"/>
            <w:shd w:val="clear" w:color="auto" w:fill="auto"/>
          </w:tcPr>
          <w:p w:rsidR="00BA682B" w:rsidRPr="002075E6" w:rsidRDefault="00BA682B" w:rsidP="002075E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  <w:r w:rsidRPr="002075E6">
              <w:rPr>
                <w:rFonts w:cs="Arial"/>
                <w:b/>
                <w:sz w:val="22"/>
                <w:szCs w:val="22"/>
                <w:lang w:bidi="pt-BR"/>
              </w:rPr>
              <w:t>CUSTOS DECORRENTES DA EXECUÇÃO CONTRATUAL</w:t>
            </w:r>
          </w:p>
        </w:tc>
      </w:tr>
      <w:tr w:rsidR="00BA682B" w:rsidRPr="002075E6" w:rsidTr="002F5059">
        <w:tc>
          <w:tcPr>
            <w:tcW w:w="9209" w:type="dxa"/>
          </w:tcPr>
          <w:p w:rsidR="00BA682B" w:rsidRPr="002075E6" w:rsidRDefault="00BA682B" w:rsidP="002075E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</w:p>
        </w:tc>
      </w:tr>
    </w:tbl>
    <w:p w:rsidR="00BA682B" w:rsidRPr="002075E6" w:rsidRDefault="00BA682B" w:rsidP="002075E6">
      <w:pPr>
        <w:widowControl w:val="0"/>
        <w:autoSpaceDE w:val="0"/>
        <w:autoSpaceDN w:val="0"/>
        <w:spacing w:line="360" w:lineRule="auto"/>
        <w:jc w:val="center"/>
        <w:rPr>
          <w:rFonts w:cs="Arial"/>
          <w:b/>
          <w:sz w:val="22"/>
          <w:szCs w:val="22"/>
          <w:lang w:bidi="pt-BR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A682B" w:rsidRPr="002075E6" w:rsidTr="002F5059">
        <w:tc>
          <w:tcPr>
            <w:tcW w:w="9209" w:type="dxa"/>
            <w:shd w:val="clear" w:color="auto" w:fill="auto"/>
          </w:tcPr>
          <w:p w:rsidR="00BA682B" w:rsidRPr="002075E6" w:rsidRDefault="00BA682B" w:rsidP="002075E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  <w:r w:rsidRPr="002075E6">
              <w:rPr>
                <w:rFonts w:cs="Arial"/>
                <w:b/>
                <w:sz w:val="22"/>
                <w:szCs w:val="22"/>
                <w:lang w:bidi="pt-BR"/>
              </w:rPr>
              <w:t>OUTRAS INFORMAÇÕES IMPORTANTES</w:t>
            </w:r>
          </w:p>
        </w:tc>
      </w:tr>
      <w:tr w:rsidR="00BA682B" w:rsidRPr="002075E6" w:rsidTr="002F5059">
        <w:tc>
          <w:tcPr>
            <w:tcW w:w="9209" w:type="dxa"/>
            <w:shd w:val="clear" w:color="auto" w:fill="auto"/>
          </w:tcPr>
          <w:p w:rsidR="00BA682B" w:rsidRPr="002075E6" w:rsidRDefault="00BA682B" w:rsidP="002075E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</w:p>
        </w:tc>
      </w:tr>
    </w:tbl>
    <w:p w:rsidR="0077380D" w:rsidRPr="002075E6" w:rsidRDefault="0077380D" w:rsidP="002075E6">
      <w:pPr>
        <w:spacing w:line="360" w:lineRule="auto"/>
        <w:jc w:val="center"/>
        <w:rPr>
          <w:rFonts w:cs="Arial"/>
          <w:sz w:val="22"/>
          <w:szCs w:val="22"/>
        </w:rPr>
      </w:pPr>
    </w:p>
    <w:p w:rsidR="0077380D" w:rsidRPr="002075E6" w:rsidRDefault="0077380D" w:rsidP="002075E6">
      <w:pPr>
        <w:tabs>
          <w:tab w:val="left" w:pos="426"/>
        </w:tabs>
        <w:spacing w:line="360" w:lineRule="auto"/>
        <w:jc w:val="both"/>
        <w:rPr>
          <w:rFonts w:cs="Arial"/>
          <w:szCs w:val="20"/>
        </w:rPr>
      </w:pPr>
      <w:r w:rsidRPr="002075E6">
        <w:rPr>
          <w:rFonts w:cs="Arial"/>
          <w:b/>
          <w:szCs w:val="20"/>
        </w:rPr>
        <w:t>PS:</w:t>
      </w:r>
      <w:r w:rsidR="002F5059" w:rsidRPr="002075E6">
        <w:rPr>
          <w:rFonts w:cs="Arial"/>
          <w:b/>
          <w:szCs w:val="20"/>
        </w:rPr>
        <w:t xml:space="preserve"> </w:t>
      </w:r>
      <w:r w:rsidR="00465C0B" w:rsidRPr="002075E6">
        <w:rPr>
          <w:rFonts w:cs="Arial"/>
          <w:szCs w:val="20"/>
        </w:rPr>
        <w:t>Os valores a serem apresentados deverão incluir os preços em reais (R$) e também deverão estar compreendidos todas e quaisquer despesas de responsabilidades da proponente que, direta ou indiretamente, decorram da execução do objeto licitado.</w:t>
      </w:r>
    </w:p>
    <w:bookmarkEnd w:id="2"/>
    <w:p w:rsidR="002A04BA" w:rsidRPr="002075E6" w:rsidRDefault="002A04BA" w:rsidP="002075E6">
      <w:pPr>
        <w:tabs>
          <w:tab w:val="left" w:pos="426"/>
        </w:tabs>
        <w:spacing w:line="360" w:lineRule="auto"/>
        <w:ind w:hanging="426"/>
        <w:jc w:val="both"/>
        <w:rPr>
          <w:rFonts w:cs="Arial"/>
          <w:sz w:val="22"/>
          <w:szCs w:val="22"/>
        </w:rPr>
      </w:pPr>
    </w:p>
    <w:p w:rsidR="003370EA" w:rsidRDefault="003370EA" w:rsidP="00115386">
      <w:pPr>
        <w:autoSpaceDE w:val="0"/>
        <w:autoSpaceDN w:val="0"/>
        <w:adjustRightInd w:val="0"/>
        <w:spacing w:line="480" w:lineRule="auto"/>
        <w:jc w:val="both"/>
        <w:rPr>
          <w:rFonts w:cs="Arial"/>
          <w:sz w:val="22"/>
          <w:szCs w:val="22"/>
        </w:rPr>
      </w:pPr>
    </w:p>
    <w:p w:rsidR="003370EA" w:rsidRDefault="003370EA" w:rsidP="00115386">
      <w:pPr>
        <w:autoSpaceDE w:val="0"/>
        <w:autoSpaceDN w:val="0"/>
        <w:adjustRightInd w:val="0"/>
        <w:spacing w:line="480" w:lineRule="auto"/>
        <w:jc w:val="both"/>
        <w:rPr>
          <w:rFonts w:cs="Arial"/>
          <w:sz w:val="22"/>
          <w:szCs w:val="22"/>
        </w:rPr>
      </w:pPr>
    </w:p>
    <w:p w:rsidR="003370EA" w:rsidRDefault="003370EA" w:rsidP="00115386">
      <w:pPr>
        <w:autoSpaceDE w:val="0"/>
        <w:autoSpaceDN w:val="0"/>
        <w:adjustRightInd w:val="0"/>
        <w:spacing w:line="48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BANCO (Código): _______</w:t>
      </w:r>
      <w:r w:rsidR="002075E6">
        <w:rPr>
          <w:rFonts w:cs="Arial"/>
          <w:sz w:val="22"/>
          <w:szCs w:val="22"/>
        </w:rPr>
        <w:t>_</w:t>
      </w:r>
      <w:r w:rsidRPr="002075E6">
        <w:rPr>
          <w:rFonts w:cs="Arial"/>
          <w:sz w:val="22"/>
          <w:szCs w:val="22"/>
        </w:rPr>
        <w:t xml:space="preserve"> AGÊNCIA (Código): _______</w:t>
      </w:r>
      <w:r w:rsidR="002075E6">
        <w:rPr>
          <w:rFonts w:cs="Arial"/>
          <w:sz w:val="22"/>
          <w:szCs w:val="22"/>
        </w:rPr>
        <w:t>_</w:t>
      </w:r>
      <w:r w:rsidRPr="002075E6">
        <w:rPr>
          <w:rFonts w:cs="Arial"/>
          <w:sz w:val="22"/>
          <w:szCs w:val="22"/>
        </w:rPr>
        <w:t xml:space="preserve"> PRAÇA: __________</w:t>
      </w:r>
      <w:r w:rsidR="002075E6">
        <w:rPr>
          <w:rFonts w:cs="Arial"/>
          <w:sz w:val="22"/>
          <w:szCs w:val="22"/>
        </w:rPr>
        <w:t>___</w:t>
      </w:r>
    </w:p>
    <w:p w:rsidR="003370EA" w:rsidRDefault="003370EA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BANCO (Nome): _______</w:t>
      </w:r>
      <w:r w:rsidR="002075E6">
        <w:rPr>
          <w:rFonts w:cs="Arial"/>
          <w:sz w:val="22"/>
          <w:szCs w:val="22"/>
        </w:rPr>
        <w:t>_______________</w:t>
      </w:r>
      <w:r w:rsidRPr="002075E6">
        <w:rPr>
          <w:rFonts w:cs="Arial"/>
          <w:sz w:val="22"/>
          <w:szCs w:val="22"/>
        </w:rPr>
        <w:t xml:space="preserve"> CONTA CORRENTE: __________</w:t>
      </w:r>
      <w:r w:rsidR="002075E6">
        <w:rPr>
          <w:rFonts w:cs="Arial"/>
          <w:sz w:val="22"/>
          <w:szCs w:val="22"/>
        </w:rPr>
        <w:t>____</w:t>
      </w: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3370EA" w:rsidRDefault="003370EA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right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________________, ____ de ___________ de _____</w:t>
      </w:r>
      <w:r w:rsidR="002075E6">
        <w:rPr>
          <w:rFonts w:cs="Arial"/>
          <w:sz w:val="22"/>
          <w:szCs w:val="22"/>
        </w:rPr>
        <w:t>__</w:t>
      </w:r>
      <w:r w:rsidRPr="002075E6">
        <w:rPr>
          <w:rFonts w:cs="Arial"/>
          <w:sz w:val="22"/>
          <w:szCs w:val="22"/>
        </w:rPr>
        <w:t>.</w:t>
      </w:r>
    </w:p>
    <w:p w:rsidR="0077380D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2075E6" w:rsidRPr="002075E6" w:rsidRDefault="002075E6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3370EA" w:rsidRDefault="003370EA" w:rsidP="003370EA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______________________________________</w:t>
      </w: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(assinatura do declarante)</w:t>
      </w:r>
    </w:p>
    <w:p w:rsidR="002075E6" w:rsidRDefault="002075E6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2075E6" w:rsidRDefault="002075E6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3370EA" w:rsidRDefault="003370EA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Nome ou carimbo do declarante: ________________________________________</w:t>
      </w:r>
      <w:r w:rsidR="002075E6">
        <w:rPr>
          <w:rFonts w:cs="Arial"/>
          <w:sz w:val="22"/>
          <w:szCs w:val="22"/>
        </w:rPr>
        <w:t>________</w:t>
      </w:r>
    </w:p>
    <w:p w:rsidR="003370EA" w:rsidRDefault="003370EA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Cargo ou carimbo do declarante: ________________________________________</w:t>
      </w:r>
      <w:r w:rsidR="002075E6">
        <w:rPr>
          <w:rFonts w:cs="Arial"/>
          <w:sz w:val="22"/>
          <w:szCs w:val="22"/>
        </w:rPr>
        <w:t>________</w:t>
      </w:r>
    </w:p>
    <w:p w:rsidR="003370EA" w:rsidRDefault="003370EA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Nº do CPF e da cédula de identidade e órgão emitente: ______________________</w:t>
      </w:r>
      <w:r w:rsidR="002075E6">
        <w:rPr>
          <w:rFonts w:cs="Arial"/>
          <w:sz w:val="22"/>
          <w:szCs w:val="22"/>
        </w:rPr>
        <w:t>________</w:t>
      </w:r>
    </w:p>
    <w:p w:rsidR="003370EA" w:rsidRDefault="003370EA" w:rsidP="003370EA">
      <w:pPr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spacing w:line="360" w:lineRule="auto"/>
        <w:jc w:val="both"/>
        <w:rPr>
          <w:rFonts w:cs="Arial"/>
          <w:b/>
          <w:bCs/>
          <w:sz w:val="22"/>
          <w:szCs w:val="22"/>
        </w:rPr>
      </w:pPr>
      <w:r w:rsidRPr="002075E6">
        <w:rPr>
          <w:rFonts w:cs="Arial"/>
          <w:sz w:val="22"/>
          <w:szCs w:val="22"/>
        </w:rPr>
        <w:t>Telefone, fax e e-mail para contato: ______________________________________</w:t>
      </w:r>
      <w:r w:rsidR="002075E6">
        <w:rPr>
          <w:rFonts w:cs="Arial"/>
          <w:sz w:val="22"/>
          <w:szCs w:val="22"/>
        </w:rPr>
        <w:t>________</w:t>
      </w:r>
    </w:p>
    <w:p w:rsidR="00790FAC" w:rsidRPr="002075E6" w:rsidRDefault="00790FAC" w:rsidP="002075E6">
      <w:pPr>
        <w:rPr>
          <w:rFonts w:cs="Arial"/>
          <w:b/>
          <w:iCs/>
          <w:sz w:val="22"/>
          <w:szCs w:val="22"/>
        </w:rPr>
      </w:pPr>
      <w:bookmarkStart w:id="4" w:name="_GoBack"/>
      <w:bookmarkEnd w:id="3"/>
      <w:bookmarkEnd w:id="4"/>
    </w:p>
    <w:sectPr w:rsidR="00790FAC" w:rsidRPr="002075E6" w:rsidSect="00B706E0">
      <w:headerReference w:type="default" r:id="rId8"/>
      <w:footerReference w:type="default" r:id="rId9"/>
      <w:pgSz w:w="11906" w:h="16838"/>
      <w:pgMar w:top="1701" w:right="1134" w:bottom="1134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AE9" w:rsidRDefault="00FB5AE9">
      <w:r>
        <w:separator/>
      </w:r>
    </w:p>
  </w:endnote>
  <w:endnote w:type="continuationSeparator" w:id="0">
    <w:p w:rsidR="00FB5AE9" w:rsidRDefault="00FB5AE9">
      <w:r>
        <w:continuationSeparator/>
      </w:r>
    </w:p>
  </w:endnote>
  <w:endnote w:type="continuationNotice" w:id="1">
    <w:p w:rsidR="00FB5AE9" w:rsidRDefault="00FB5A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419842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22EF1" w:rsidRDefault="00722EF1">
            <w:pPr>
              <w:pStyle w:val="Rodap"/>
              <w:jc w:val="center"/>
            </w:pPr>
            <w:r>
              <w:t xml:space="preserve">Página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F047A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F047A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722EF1" w:rsidRPr="00455647" w:rsidRDefault="00722EF1" w:rsidP="004556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AE9" w:rsidRDefault="00FB5AE9">
      <w:r>
        <w:separator/>
      </w:r>
    </w:p>
  </w:footnote>
  <w:footnote w:type="continuationSeparator" w:id="0">
    <w:p w:rsidR="00FB5AE9" w:rsidRDefault="00FB5AE9">
      <w:r>
        <w:continuationSeparator/>
      </w:r>
    </w:p>
  </w:footnote>
  <w:footnote w:type="continuationNotice" w:id="1">
    <w:p w:rsidR="00FB5AE9" w:rsidRDefault="00FB5A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ascii="Times New Roman" w:hAnsi="Times New Roman" w:cs="Times New Roman"/>
        <w:b/>
        <w:noProof/>
      </w:rPr>
      <w:drawing>
        <wp:anchor distT="0" distB="0" distL="114300" distR="114300" simplePos="0" relativeHeight="251659264" behindDoc="1" locked="0" layoutInCell="1" allowOverlap="1" wp14:anchorId="69DB3BCE" wp14:editId="1A92480C">
          <wp:simplePos x="0" y="0"/>
          <wp:positionH relativeFrom="margin">
            <wp:align>center</wp:align>
          </wp:positionH>
          <wp:positionV relativeFrom="paragraph">
            <wp:posOffset>-273685</wp:posOffset>
          </wp:positionV>
          <wp:extent cx="707390" cy="779145"/>
          <wp:effectExtent l="0" t="0" r="0" b="1905"/>
          <wp:wrapNone/>
          <wp:docPr id="28" name="Imagem 1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7791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w:rsidR="00B706E0" w:rsidRPr="00820F42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MINISTÉRIO DA ECONOMIA</w:t>
    </w:r>
  </w:p>
  <w:p w:rsidR="00B706E0" w:rsidRPr="00820F42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SECRETARIA DE GESTAO CORPORATIVA</w:t>
    </w:r>
  </w:p>
  <w:p w:rsidR="00B706E0" w:rsidRPr="00820F42" w:rsidRDefault="00B706E0" w:rsidP="00B706E0">
    <w:pPr>
      <w:widowControl w:val="0"/>
      <w:autoSpaceDE w:val="0"/>
      <w:autoSpaceDN w:val="0"/>
      <w:jc w:val="center"/>
      <w:rPr>
        <w:rFonts w:cs="Arial"/>
        <w:b/>
        <w:bCs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GERENCIA REGIONAL DE ADMINISTRAÇÃO DO MINISTÉRIO DA ECONOMIA EM MS</w:t>
    </w:r>
  </w:p>
  <w:p w:rsidR="00722EF1" w:rsidRP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Rua Pimenta Bueno, 139, Bairro Amambaí, CEP: 79005-020, Campo Grande</w:t>
    </w:r>
    <w:r>
      <w:rPr>
        <w:rFonts w:cs="Arial"/>
        <w:b/>
        <w:sz w:val="16"/>
        <w:szCs w:val="18"/>
        <w:lang w:bidi="pt-BR"/>
      </w:rPr>
      <w:t xml:space="preserve"> </w:t>
    </w:r>
    <w:r w:rsidRPr="00820F42">
      <w:rPr>
        <w:rFonts w:cs="Arial"/>
        <w:b/>
        <w:sz w:val="16"/>
        <w:szCs w:val="18"/>
        <w:lang w:bidi="pt-BR"/>
      </w:rPr>
      <w:t>-</w:t>
    </w:r>
    <w:r>
      <w:rPr>
        <w:rFonts w:cs="Arial"/>
        <w:b/>
        <w:sz w:val="16"/>
        <w:szCs w:val="18"/>
        <w:lang w:bidi="pt-BR"/>
      </w:rPr>
      <w:t xml:space="preserve"> </w:t>
    </w:r>
    <w:r w:rsidRPr="00820F42">
      <w:rPr>
        <w:rFonts w:cs="Arial"/>
        <w:b/>
        <w:sz w:val="16"/>
        <w:szCs w:val="18"/>
        <w:lang w:bidi="pt-BR"/>
      </w:rPr>
      <w:t>MS.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736848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1D552C"/>
    <w:multiLevelType w:val="hybridMultilevel"/>
    <w:tmpl w:val="39F85A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A6AE0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212F00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5" w15:restartNumberingAfterBreak="0">
    <w:nsid w:val="12353745"/>
    <w:multiLevelType w:val="hybridMultilevel"/>
    <w:tmpl w:val="460A5E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D0A01"/>
    <w:multiLevelType w:val="multilevel"/>
    <w:tmpl w:val="E3B054C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00" w:hanging="1800"/>
      </w:pPr>
      <w:rPr>
        <w:rFonts w:hint="default"/>
      </w:rPr>
    </w:lvl>
  </w:abstractNum>
  <w:abstractNum w:abstractNumId="7" w15:restartNumberingAfterBreak="0">
    <w:nsid w:val="1ABB3661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8" w15:restartNumberingAfterBreak="0">
    <w:nsid w:val="1D4A6247"/>
    <w:multiLevelType w:val="hybridMultilevel"/>
    <w:tmpl w:val="25F6D2E4"/>
    <w:lvl w:ilvl="0" w:tplc="300E11D2">
      <w:start w:val="1"/>
      <w:numFmt w:val="decimal"/>
      <w:lvlText w:val="%1."/>
      <w:lvlJc w:val="left"/>
      <w:pPr>
        <w:ind w:left="942" w:hanging="24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pt-BR" w:eastAsia="pt-BR" w:bidi="pt-BR"/>
      </w:rPr>
    </w:lvl>
    <w:lvl w:ilvl="1" w:tplc="FB82697A">
      <w:numFmt w:val="bullet"/>
      <w:lvlText w:val="•"/>
      <w:lvlJc w:val="left"/>
      <w:pPr>
        <w:ind w:left="1902" w:hanging="240"/>
      </w:pPr>
      <w:rPr>
        <w:rFonts w:hint="default"/>
        <w:lang w:val="pt-BR" w:eastAsia="pt-BR" w:bidi="pt-BR"/>
      </w:rPr>
    </w:lvl>
    <w:lvl w:ilvl="2" w:tplc="09E63C4E">
      <w:numFmt w:val="bullet"/>
      <w:lvlText w:val="•"/>
      <w:lvlJc w:val="left"/>
      <w:pPr>
        <w:ind w:left="2865" w:hanging="240"/>
      </w:pPr>
      <w:rPr>
        <w:rFonts w:hint="default"/>
        <w:lang w:val="pt-BR" w:eastAsia="pt-BR" w:bidi="pt-BR"/>
      </w:rPr>
    </w:lvl>
    <w:lvl w:ilvl="3" w:tplc="04F20E8A">
      <w:numFmt w:val="bullet"/>
      <w:lvlText w:val="•"/>
      <w:lvlJc w:val="left"/>
      <w:pPr>
        <w:ind w:left="3827" w:hanging="240"/>
      </w:pPr>
      <w:rPr>
        <w:rFonts w:hint="default"/>
        <w:lang w:val="pt-BR" w:eastAsia="pt-BR" w:bidi="pt-BR"/>
      </w:rPr>
    </w:lvl>
    <w:lvl w:ilvl="4" w:tplc="1882B524">
      <w:numFmt w:val="bullet"/>
      <w:lvlText w:val="•"/>
      <w:lvlJc w:val="left"/>
      <w:pPr>
        <w:ind w:left="4790" w:hanging="240"/>
      </w:pPr>
      <w:rPr>
        <w:rFonts w:hint="default"/>
        <w:lang w:val="pt-BR" w:eastAsia="pt-BR" w:bidi="pt-BR"/>
      </w:rPr>
    </w:lvl>
    <w:lvl w:ilvl="5" w:tplc="BD40B0C0">
      <w:numFmt w:val="bullet"/>
      <w:lvlText w:val="•"/>
      <w:lvlJc w:val="left"/>
      <w:pPr>
        <w:ind w:left="5753" w:hanging="240"/>
      </w:pPr>
      <w:rPr>
        <w:rFonts w:hint="default"/>
        <w:lang w:val="pt-BR" w:eastAsia="pt-BR" w:bidi="pt-BR"/>
      </w:rPr>
    </w:lvl>
    <w:lvl w:ilvl="6" w:tplc="26308ABA">
      <w:numFmt w:val="bullet"/>
      <w:lvlText w:val="•"/>
      <w:lvlJc w:val="left"/>
      <w:pPr>
        <w:ind w:left="6715" w:hanging="240"/>
      </w:pPr>
      <w:rPr>
        <w:rFonts w:hint="default"/>
        <w:lang w:val="pt-BR" w:eastAsia="pt-BR" w:bidi="pt-BR"/>
      </w:rPr>
    </w:lvl>
    <w:lvl w:ilvl="7" w:tplc="A6187CC8">
      <w:numFmt w:val="bullet"/>
      <w:lvlText w:val="•"/>
      <w:lvlJc w:val="left"/>
      <w:pPr>
        <w:ind w:left="7678" w:hanging="240"/>
      </w:pPr>
      <w:rPr>
        <w:rFonts w:hint="default"/>
        <w:lang w:val="pt-BR" w:eastAsia="pt-BR" w:bidi="pt-BR"/>
      </w:rPr>
    </w:lvl>
    <w:lvl w:ilvl="8" w:tplc="733E9974">
      <w:numFmt w:val="bullet"/>
      <w:lvlText w:val="•"/>
      <w:lvlJc w:val="left"/>
      <w:pPr>
        <w:ind w:left="8641" w:hanging="240"/>
      </w:pPr>
      <w:rPr>
        <w:rFonts w:hint="default"/>
        <w:lang w:val="pt-BR" w:eastAsia="pt-BR" w:bidi="pt-BR"/>
      </w:rPr>
    </w:lvl>
  </w:abstractNum>
  <w:abstractNum w:abstractNumId="9" w15:restartNumberingAfterBreak="0">
    <w:nsid w:val="1D5C100D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DE80EF8"/>
    <w:multiLevelType w:val="multilevel"/>
    <w:tmpl w:val="E22C5F7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1" w15:restartNumberingAfterBreak="0">
    <w:nsid w:val="1FEF3D01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12" w15:restartNumberingAfterBreak="0">
    <w:nsid w:val="202F73FB"/>
    <w:multiLevelType w:val="multilevel"/>
    <w:tmpl w:val="45FE7BDE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0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615" w:hanging="76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040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3" w15:restartNumberingAfterBreak="0">
    <w:nsid w:val="223A48DF"/>
    <w:multiLevelType w:val="multilevel"/>
    <w:tmpl w:val="263AC3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4" w15:restartNumberingAfterBreak="0">
    <w:nsid w:val="22C105D8"/>
    <w:multiLevelType w:val="hybridMultilevel"/>
    <w:tmpl w:val="503C72F0"/>
    <w:lvl w:ilvl="0" w:tplc="6526F7A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DF07EE"/>
    <w:multiLevelType w:val="multilevel"/>
    <w:tmpl w:val="40880F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C768A9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EE35AAB"/>
    <w:multiLevelType w:val="multilevel"/>
    <w:tmpl w:val="4DBCBD1C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1000E7"/>
    <w:multiLevelType w:val="multilevel"/>
    <w:tmpl w:val="EF8428E2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2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0A71746"/>
    <w:multiLevelType w:val="hybridMultilevel"/>
    <w:tmpl w:val="86A4E2B4"/>
    <w:lvl w:ilvl="0" w:tplc="D78E0C50">
      <w:start w:val="1"/>
      <w:numFmt w:val="lowerLetter"/>
      <w:lvlText w:val="%1)"/>
      <w:lvlJc w:val="left"/>
      <w:pPr>
        <w:ind w:left="942" w:hanging="27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BR" w:eastAsia="pt-BR" w:bidi="pt-BR"/>
      </w:rPr>
    </w:lvl>
    <w:lvl w:ilvl="1" w:tplc="C026E3C6">
      <w:start w:val="1"/>
      <w:numFmt w:val="decimal"/>
      <w:lvlText w:val="%2."/>
      <w:lvlJc w:val="left"/>
      <w:pPr>
        <w:ind w:left="2314" w:hanging="2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2" w:tplc="E13A0D6C">
      <w:numFmt w:val="none"/>
      <w:lvlText w:val=""/>
      <w:lvlJc w:val="left"/>
      <w:pPr>
        <w:tabs>
          <w:tab w:val="num" w:pos="360"/>
        </w:tabs>
      </w:pPr>
    </w:lvl>
    <w:lvl w:ilvl="3" w:tplc="2F2617C0">
      <w:numFmt w:val="bullet"/>
      <w:lvlText w:val="•"/>
      <w:lvlJc w:val="left"/>
      <w:pPr>
        <w:ind w:left="4152" w:hanging="437"/>
      </w:pPr>
      <w:rPr>
        <w:rFonts w:hint="default"/>
        <w:lang w:val="pt-BR" w:eastAsia="pt-BR" w:bidi="pt-BR"/>
      </w:rPr>
    </w:lvl>
    <w:lvl w:ilvl="4" w:tplc="99C0BF82">
      <w:numFmt w:val="bullet"/>
      <w:lvlText w:val="•"/>
      <w:lvlJc w:val="left"/>
      <w:pPr>
        <w:ind w:left="5068" w:hanging="437"/>
      </w:pPr>
      <w:rPr>
        <w:rFonts w:hint="default"/>
        <w:lang w:val="pt-BR" w:eastAsia="pt-BR" w:bidi="pt-BR"/>
      </w:rPr>
    </w:lvl>
    <w:lvl w:ilvl="5" w:tplc="56B60EA4">
      <w:numFmt w:val="bullet"/>
      <w:lvlText w:val="•"/>
      <w:lvlJc w:val="left"/>
      <w:pPr>
        <w:ind w:left="5985" w:hanging="437"/>
      </w:pPr>
      <w:rPr>
        <w:rFonts w:hint="default"/>
        <w:lang w:val="pt-BR" w:eastAsia="pt-BR" w:bidi="pt-BR"/>
      </w:rPr>
    </w:lvl>
    <w:lvl w:ilvl="6" w:tplc="13F630A8">
      <w:numFmt w:val="bullet"/>
      <w:lvlText w:val="•"/>
      <w:lvlJc w:val="left"/>
      <w:pPr>
        <w:ind w:left="6901" w:hanging="437"/>
      </w:pPr>
      <w:rPr>
        <w:rFonts w:hint="default"/>
        <w:lang w:val="pt-BR" w:eastAsia="pt-BR" w:bidi="pt-BR"/>
      </w:rPr>
    </w:lvl>
    <w:lvl w:ilvl="7" w:tplc="FC0859D4">
      <w:numFmt w:val="bullet"/>
      <w:lvlText w:val="•"/>
      <w:lvlJc w:val="left"/>
      <w:pPr>
        <w:ind w:left="7817" w:hanging="437"/>
      </w:pPr>
      <w:rPr>
        <w:rFonts w:hint="default"/>
        <w:lang w:val="pt-BR" w:eastAsia="pt-BR" w:bidi="pt-BR"/>
      </w:rPr>
    </w:lvl>
    <w:lvl w:ilvl="8" w:tplc="9D8C7586">
      <w:numFmt w:val="bullet"/>
      <w:lvlText w:val="•"/>
      <w:lvlJc w:val="left"/>
      <w:pPr>
        <w:ind w:left="8733" w:hanging="437"/>
      </w:pPr>
      <w:rPr>
        <w:rFonts w:hint="default"/>
        <w:lang w:val="pt-BR" w:eastAsia="pt-BR" w:bidi="pt-BR"/>
      </w:rPr>
    </w:lvl>
  </w:abstractNum>
  <w:abstractNum w:abstractNumId="21" w15:restartNumberingAfterBreak="0">
    <w:nsid w:val="42DD5D82"/>
    <w:multiLevelType w:val="multilevel"/>
    <w:tmpl w:val="E6EC8ADE"/>
    <w:lvl w:ilvl="0">
      <w:start w:val="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8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800"/>
      </w:pPr>
      <w:rPr>
        <w:rFonts w:hint="default"/>
      </w:rPr>
    </w:lvl>
  </w:abstractNum>
  <w:abstractNum w:abstractNumId="22" w15:restartNumberingAfterBreak="0">
    <w:nsid w:val="4926066C"/>
    <w:multiLevelType w:val="multilevel"/>
    <w:tmpl w:val="F4A4E4C2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9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92" w:hanging="1800"/>
      </w:pPr>
      <w:rPr>
        <w:rFonts w:hint="default"/>
      </w:rPr>
    </w:lvl>
  </w:abstractNum>
  <w:abstractNum w:abstractNumId="23" w15:restartNumberingAfterBreak="0">
    <w:nsid w:val="4A7E0A54"/>
    <w:multiLevelType w:val="hybridMultilevel"/>
    <w:tmpl w:val="C07015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3436A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25" w15:restartNumberingAfterBreak="0">
    <w:nsid w:val="54D771D8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26" w15:restartNumberingAfterBreak="0">
    <w:nsid w:val="56AD74EC"/>
    <w:multiLevelType w:val="hybridMultilevel"/>
    <w:tmpl w:val="E5548C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786D39"/>
    <w:multiLevelType w:val="hybridMultilevel"/>
    <w:tmpl w:val="4502B3E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235CFA"/>
    <w:multiLevelType w:val="multilevel"/>
    <w:tmpl w:val="42984D5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BAD35FF"/>
    <w:multiLevelType w:val="hybridMultilevel"/>
    <w:tmpl w:val="613CD8FE"/>
    <w:lvl w:ilvl="0" w:tplc="0416000F">
      <w:start w:val="1"/>
      <w:numFmt w:val="decimal"/>
      <w:lvlText w:val="%1."/>
      <w:lvlJc w:val="left"/>
      <w:pPr>
        <w:ind w:left="1467" w:hanging="360"/>
      </w:pPr>
    </w:lvl>
    <w:lvl w:ilvl="1" w:tplc="04160019" w:tentative="1">
      <w:start w:val="1"/>
      <w:numFmt w:val="lowerLetter"/>
      <w:lvlText w:val="%2."/>
      <w:lvlJc w:val="left"/>
      <w:pPr>
        <w:ind w:left="2187" w:hanging="360"/>
      </w:pPr>
    </w:lvl>
    <w:lvl w:ilvl="2" w:tplc="0416001B" w:tentative="1">
      <w:start w:val="1"/>
      <w:numFmt w:val="lowerRoman"/>
      <w:lvlText w:val="%3."/>
      <w:lvlJc w:val="right"/>
      <w:pPr>
        <w:ind w:left="2907" w:hanging="180"/>
      </w:pPr>
    </w:lvl>
    <w:lvl w:ilvl="3" w:tplc="0416000F" w:tentative="1">
      <w:start w:val="1"/>
      <w:numFmt w:val="decimal"/>
      <w:lvlText w:val="%4."/>
      <w:lvlJc w:val="left"/>
      <w:pPr>
        <w:ind w:left="3627" w:hanging="360"/>
      </w:pPr>
    </w:lvl>
    <w:lvl w:ilvl="4" w:tplc="04160019" w:tentative="1">
      <w:start w:val="1"/>
      <w:numFmt w:val="lowerLetter"/>
      <w:lvlText w:val="%5."/>
      <w:lvlJc w:val="left"/>
      <w:pPr>
        <w:ind w:left="4347" w:hanging="360"/>
      </w:pPr>
    </w:lvl>
    <w:lvl w:ilvl="5" w:tplc="0416001B" w:tentative="1">
      <w:start w:val="1"/>
      <w:numFmt w:val="lowerRoman"/>
      <w:lvlText w:val="%6."/>
      <w:lvlJc w:val="right"/>
      <w:pPr>
        <w:ind w:left="5067" w:hanging="180"/>
      </w:pPr>
    </w:lvl>
    <w:lvl w:ilvl="6" w:tplc="0416000F" w:tentative="1">
      <w:start w:val="1"/>
      <w:numFmt w:val="decimal"/>
      <w:lvlText w:val="%7."/>
      <w:lvlJc w:val="left"/>
      <w:pPr>
        <w:ind w:left="5787" w:hanging="360"/>
      </w:pPr>
    </w:lvl>
    <w:lvl w:ilvl="7" w:tplc="04160019" w:tentative="1">
      <w:start w:val="1"/>
      <w:numFmt w:val="lowerLetter"/>
      <w:lvlText w:val="%8."/>
      <w:lvlJc w:val="left"/>
      <w:pPr>
        <w:ind w:left="6507" w:hanging="360"/>
      </w:pPr>
    </w:lvl>
    <w:lvl w:ilvl="8" w:tplc="0416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30" w15:restartNumberingAfterBreak="0">
    <w:nsid w:val="605A2AD6"/>
    <w:multiLevelType w:val="multilevel"/>
    <w:tmpl w:val="E3B054C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00" w:hanging="1800"/>
      </w:pPr>
      <w:rPr>
        <w:rFonts w:hint="default"/>
      </w:rPr>
    </w:lvl>
  </w:abstractNum>
  <w:abstractNum w:abstractNumId="31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64666556"/>
    <w:multiLevelType w:val="hybridMultilevel"/>
    <w:tmpl w:val="5E2C192C"/>
    <w:lvl w:ilvl="0" w:tplc="F48A11F8">
      <w:start w:val="1"/>
      <w:numFmt w:val="decimal"/>
      <w:lvlText w:val="%1."/>
      <w:lvlJc w:val="left"/>
      <w:pPr>
        <w:ind w:left="1088" w:hanging="341"/>
      </w:pPr>
      <w:rPr>
        <w:rFonts w:ascii="Times New Roman" w:eastAsia="Times New Roman" w:hAnsi="Times New Roman" w:cs="Times New Roman" w:hint="default"/>
        <w:spacing w:val="-24"/>
        <w:w w:val="16"/>
        <w:sz w:val="24"/>
        <w:szCs w:val="24"/>
        <w:lang w:val="pt-BR" w:eastAsia="pt-BR" w:bidi="pt-BR"/>
      </w:rPr>
    </w:lvl>
    <w:lvl w:ilvl="1" w:tplc="BE5C4594">
      <w:numFmt w:val="bullet"/>
      <w:lvlText w:val="•"/>
      <w:lvlJc w:val="left"/>
      <w:pPr>
        <w:ind w:left="2028" w:hanging="341"/>
      </w:pPr>
      <w:rPr>
        <w:lang w:val="pt-BR" w:eastAsia="pt-BR" w:bidi="pt-BR"/>
      </w:rPr>
    </w:lvl>
    <w:lvl w:ilvl="2" w:tplc="C04CD4DC">
      <w:numFmt w:val="bullet"/>
      <w:lvlText w:val="•"/>
      <w:lvlJc w:val="left"/>
      <w:pPr>
        <w:ind w:left="2977" w:hanging="341"/>
      </w:pPr>
      <w:rPr>
        <w:lang w:val="pt-BR" w:eastAsia="pt-BR" w:bidi="pt-BR"/>
      </w:rPr>
    </w:lvl>
    <w:lvl w:ilvl="3" w:tplc="AD5C19AA">
      <w:numFmt w:val="bullet"/>
      <w:lvlText w:val="•"/>
      <w:lvlJc w:val="left"/>
      <w:pPr>
        <w:ind w:left="3925" w:hanging="341"/>
      </w:pPr>
      <w:rPr>
        <w:lang w:val="pt-BR" w:eastAsia="pt-BR" w:bidi="pt-BR"/>
      </w:rPr>
    </w:lvl>
    <w:lvl w:ilvl="4" w:tplc="06CAC89C">
      <w:numFmt w:val="bullet"/>
      <w:lvlText w:val="•"/>
      <w:lvlJc w:val="left"/>
      <w:pPr>
        <w:ind w:left="4874" w:hanging="341"/>
      </w:pPr>
      <w:rPr>
        <w:lang w:val="pt-BR" w:eastAsia="pt-BR" w:bidi="pt-BR"/>
      </w:rPr>
    </w:lvl>
    <w:lvl w:ilvl="5" w:tplc="8A94CC3A">
      <w:numFmt w:val="bullet"/>
      <w:lvlText w:val="•"/>
      <w:lvlJc w:val="left"/>
      <w:pPr>
        <w:ind w:left="5823" w:hanging="341"/>
      </w:pPr>
      <w:rPr>
        <w:lang w:val="pt-BR" w:eastAsia="pt-BR" w:bidi="pt-BR"/>
      </w:rPr>
    </w:lvl>
    <w:lvl w:ilvl="6" w:tplc="5F085426">
      <w:numFmt w:val="bullet"/>
      <w:lvlText w:val="•"/>
      <w:lvlJc w:val="left"/>
      <w:pPr>
        <w:ind w:left="6771" w:hanging="341"/>
      </w:pPr>
      <w:rPr>
        <w:lang w:val="pt-BR" w:eastAsia="pt-BR" w:bidi="pt-BR"/>
      </w:rPr>
    </w:lvl>
    <w:lvl w:ilvl="7" w:tplc="CD1C6A1A">
      <w:numFmt w:val="bullet"/>
      <w:lvlText w:val="•"/>
      <w:lvlJc w:val="left"/>
      <w:pPr>
        <w:ind w:left="7720" w:hanging="341"/>
      </w:pPr>
      <w:rPr>
        <w:lang w:val="pt-BR" w:eastAsia="pt-BR" w:bidi="pt-BR"/>
      </w:rPr>
    </w:lvl>
    <w:lvl w:ilvl="8" w:tplc="D354BC30">
      <w:numFmt w:val="bullet"/>
      <w:lvlText w:val="•"/>
      <w:lvlJc w:val="left"/>
      <w:pPr>
        <w:ind w:left="8669" w:hanging="341"/>
      </w:pPr>
      <w:rPr>
        <w:lang w:val="pt-BR" w:eastAsia="pt-BR" w:bidi="pt-BR"/>
      </w:rPr>
    </w:lvl>
  </w:abstractNum>
  <w:abstractNum w:abstractNumId="33" w15:restartNumberingAfterBreak="0">
    <w:nsid w:val="65CA4A45"/>
    <w:multiLevelType w:val="hybridMultilevel"/>
    <w:tmpl w:val="503C72F0"/>
    <w:lvl w:ilvl="0" w:tplc="6526F7A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D215A63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7375622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36" w15:restartNumberingAfterBreak="0">
    <w:nsid w:val="7962084D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37" w15:restartNumberingAfterBreak="0">
    <w:nsid w:val="7A056C47"/>
    <w:multiLevelType w:val="multilevel"/>
    <w:tmpl w:val="6B749E26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8" w15:restartNumberingAfterBreak="0">
    <w:nsid w:val="7ADD32D2"/>
    <w:multiLevelType w:val="multilevel"/>
    <w:tmpl w:val="0DAA8BC8"/>
    <w:lvl w:ilvl="0">
      <w:start w:val="1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84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39" w15:restartNumberingAfterBreak="0">
    <w:nsid w:val="7B484E56"/>
    <w:multiLevelType w:val="multilevel"/>
    <w:tmpl w:val="4F447B0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CF33B73"/>
    <w:multiLevelType w:val="hybridMultilevel"/>
    <w:tmpl w:val="C07015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050D00"/>
    <w:multiLevelType w:val="multilevel"/>
    <w:tmpl w:val="D3E82966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E5D093D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num w:numId="1">
    <w:abstractNumId w:val="9"/>
  </w:num>
  <w:num w:numId="2">
    <w:abstractNumId w:val="0"/>
  </w:num>
  <w:num w:numId="3">
    <w:abstractNumId w:val="19"/>
  </w:num>
  <w:num w:numId="4">
    <w:abstractNumId w:val="39"/>
  </w:num>
  <w:num w:numId="5">
    <w:abstractNumId w:val="16"/>
  </w:num>
  <w:num w:numId="6">
    <w:abstractNumId w:val="10"/>
  </w:num>
  <w:num w:numId="7">
    <w:abstractNumId w:val="12"/>
  </w:num>
  <w:num w:numId="8">
    <w:abstractNumId w:val="37"/>
  </w:num>
  <w:num w:numId="9">
    <w:abstractNumId w:val="13"/>
  </w:num>
  <w:num w:numId="10">
    <w:abstractNumId w:val="21"/>
  </w:num>
  <w:num w:numId="11">
    <w:abstractNumId w:val="6"/>
  </w:num>
  <w:num w:numId="12">
    <w:abstractNumId w:val="41"/>
  </w:num>
  <w:num w:numId="13">
    <w:abstractNumId w:val="15"/>
  </w:num>
  <w:num w:numId="14">
    <w:abstractNumId w:val="22"/>
  </w:num>
  <w:num w:numId="15">
    <w:abstractNumId w:val="38"/>
  </w:num>
  <w:num w:numId="16">
    <w:abstractNumId w:val="42"/>
  </w:num>
  <w:num w:numId="17">
    <w:abstractNumId w:val="24"/>
  </w:num>
  <w:num w:numId="18">
    <w:abstractNumId w:val="7"/>
  </w:num>
  <w:num w:numId="19">
    <w:abstractNumId w:val="35"/>
  </w:num>
  <w:num w:numId="20">
    <w:abstractNumId w:val="4"/>
  </w:num>
  <w:num w:numId="21">
    <w:abstractNumId w:val="25"/>
  </w:num>
  <w:num w:numId="22">
    <w:abstractNumId w:val="11"/>
  </w:num>
  <w:num w:numId="23">
    <w:abstractNumId w:val="36"/>
  </w:num>
  <w:num w:numId="24">
    <w:abstractNumId w:val="28"/>
  </w:num>
  <w:num w:numId="25">
    <w:abstractNumId w:val="27"/>
  </w:num>
  <w:num w:numId="26">
    <w:abstractNumId w:val="5"/>
  </w:num>
  <w:num w:numId="27">
    <w:abstractNumId w:val="26"/>
  </w:num>
  <w:num w:numId="28">
    <w:abstractNumId w:val="14"/>
  </w:num>
  <w:num w:numId="29">
    <w:abstractNumId w:val="2"/>
  </w:num>
  <w:num w:numId="30">
    <w:abstractNumId w:val="23"/>
  </w:num>
  <w:num w:numId="31">
    <w:abstractNumId w:val="40"/>
  </w:num>
  <w:num w:numId="32">
    <w:abstractNumId w:val="33"/>
  </w:num>
  <w:num w:numId="33">
    <w:abstractNumId w:val="1"/>
  </w:num>
  <w:num w:numId="34">
    <w:abstractNumId w:val="34"/>
  </w:num>
  <w:num w:numId="35">
    <w:abstractNumId w:val="31"/>
  </w:num>
  <w:num w:numId="36">
    <w:abstractNumId w:val="3"/>
  </w:num>
  <w:num w:numId="37">
    <w:abstractNumId w:val="17"/>
  </w:num>
  <w:num w:numId="38">
    <w:abstractNumId w:val="8"/>
  </w:num>
  <w:num w:numId="39">
    <w:abstractNumId w:val="30"/>
  </w:num>
  <w:num w:numId="40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9"/>
  </w:num>
  <w:num w:numId="42">
    <w:abstractNumId w:val="20"/>
  </w:num>
  <w:num w:numId="43">
    <w:abstractNumId w:val="18"/>
  </w:num>
  <w:num w:numId="4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BC"/>
    <w:rsid w:val="000000F0"/>
    <w:rsid w:val="0000236D"/>
    <w:rsid w:val="0000271B"/>
    <w:rsid w:val="00003298"/>
    <w:rsid w:val="0000728A"/>
    <w:rsid w:val="000073F3"/>
    <w:rsid w:val="00013601"/>
    <w:rsid w:val="0002055B"/>
    <w:rsid w:val="0002260C"/>
    <w:rsid w:val="00022F54"/>
    <w:rsid w:val="0002306D"/>
    <w:rsid w:val="000242C8"/>
    <w:rsid w:val="00025CCC"/>
    <w:rsid w:val="00027155"/>
    <w:rsid w:val="00027B46"/>
    <w:rsid w:val="000318BA"/>
    <w:rsid w:val="00031A67"/>
    <w:rsid w:val="00031E76"/>
    <w:rsid w:val="000322A8"/>
    <w:rsid w:val="000343B6"/>
    <w:rsid w:val="00034A29"/>
    <w:rsid w:val="00035226"/>
    <w:rsid w:val="00040957"/>
    <w:rsid w:val="00040D35"/>
    <w:rsid w:val="000417CE"/>
    <w:rsid w:val="000453DE"/>
    <w:rsid w:val="000470C1"/>
    <w:rsid w:val="0004723B"/>
    <w:rsid w:val="00047D73"/>
    <w:rsid w:val="000519FA"/>
    <w:rsid w:val="00054B3B"/>
    <w:rsid w:val="00055232"/>
    <w:rsid w:val="00056433"/>
    <w:rsid w:val="00057C42"/>
    <w:rsid w:val="00060414"/>
    <w:rsid w:val="00061177"/>
    <w:rsid w:val="00062853"/>
    <w:rsid w:val="000634FB"/>
    <w:rsid w:val="000637E8"/>
    <w:rsid w:val="00064B0B"/>
    <w:rsid w:val="00065226"/>
    <w:rsid w:val="0006537A"/>
    <w:rsid w:val="0006688C"/>
    <w:rsid w:val="000670EC"/>
    <w:rsid w:val="000677A2"/>
    <w:rsid w:val="00070375"/>
    <w:rsid w:val="00070EA5"/>
    <w:rsid w:val="00072DD5"/>
    <w:rsid w:val="000735BA"/>
    <w:rsid w:val="00076CBC"/>
    <w:rsid w:val="000779C7"/>
    <w:rsid w:val="00080402"/>
    <w:rsid w:val="00081098"/>
    <w:rsid w:val="000826B8"/>
    <w:rsid w:val="00083963"/>
    <w:rsid w:val="00084F02"/>
    <w:rsid w:val="00085BD4"/>
    <w:rsid w:val="00087EF2"/>
    <w:rsid w:val="00090F5D"/>
    <w:rsid w:val="0009216D"/>
    <w:rsid w:val="00092759"/>
    <w:rsid w:val="00093DDE"/>
    <w:rsid w:val="00094321"/>
    <w:rsid w:val="000953F3"/>
    <w:rsid w:val="000953FD"/>
    <w:rsid w:val="00097AED"/>
    <w:rsid w:val="000A102A"/>
    <w:rsid w:val="000A1A7B"/>
    <w:rsid w:val="000A1B88"/>
    <w:rsid w:val="000A23DA"/>
    <w:rsid w:val="000A674F"/>
    <w:rsid w:val="000A74BF"/>
    <w:rsid w:val="000B089D"/>
    <w:rsid w:val="000B4C8F"/>
    <w:rsid w:val="000B7B55"/>
    <w:rsid w:val="000C123B"/>
    <w:rsid w:val="000C21AD"/>
    <w:rsid w:val="000C2C16"/>
    <w:rsid w:val="000C5356"/>
    <w:rsid w:val="000C670A"/>
    <w:rsid w:val="000D0743"/>
    <w:rsid w:val="000D2AC3"/>
    <w:rsid w:val="000D4D3E"/>
    <w:rsid w:val="000E789C"/>
    <w:rsid w:val="000F085F"/>
    <w:rsid w:val="000F104D"/>
    <w:rsid w:val="000F1C1C"/>
    <w:rsid w:val="000F4088"/>
    <w:rsid w:val="000F4F96"/>
    <w:rsid w:val="000F5A07"/>
    <w:rsid w:val="00100990"/>
    <w:rsid w:val="001034DE"/>
    <w:rsid w:val="0010353F"/>
    <w:rsid w:val="00103CED"/>
    <w:rsid w:val="001056D6"/>
    <w:rsid w:val="00105707"/>
    <w:rsid w:val="001103FF"/>
    <w:rsid w:val="0011161F"/>
    <w:rsid w:val="00113E0B"/>
    <w:rsid w:val="00113EEB"/>
    <w:rsid w:val="00115386"/>
    <w:rsid w:val="00116869"/>
    <w:rsid w:val="0012018B"/>
    <w:rsid w:val="001219B0"/>
    <w:rsid w:val="00124990"/>
    <w:rsid w:val="00125CCF"/>
    <w:rsid w:val="0012744D"/>
    <w:rsid w:val="00127D78"/>
    <w:rsid w:val="001304C0"/>
    <w:rsid w:val="001315F2"/>
    <w:rsid w:val="00134480"/>
    <w:rsid w:val="00135D0A"/>
    <w:rsid w:val="001366C6"/>
    <w:rsid w:val="00137888"/>
    <w:rsid w:val="0014004B"/>
    <w:rsid w:val="0014089A"/>
    <w:rsid w:val="00140FF4"/>
    <w:rsid w:val="0014325E"/>
    <w:rsid w:val="00143B6D"/>
    <w:rsid w:val="00146BDF"/>
    <w:rsid w:val="00150295"/>
    <w:rsid w:val="001516EA"/>
    <w:rsid w:val="00152AA8"/>
    <w:rsid w:val="001532C7"/>
    <w:rsid w:val="00153428"/>
    <w:rsid w:val="00153D1F"/>
    <w:rsid w:val="00153E25"/>
    <w:rsid w:val="00154250"/>
    <w:rsid w:val="00154505"/>
    <w:rsid w:val="00156504"/>
    <w:rsid w:val="0015684D"/>
    <w:rsid w:val="00160226"/>
    <w:rsid w:val="00160BBD"/>
    <w:rsid w:val="00160DA4"/>
    <w:rsid w:val="00163F75"/>
    <w:rsid w:val="0016584A"/>
    <w:rsid w:val="001671CA"/>
    <w:rsid w:val="00170CE1"/>
    <w:rsid w:val="00174371"/>
    <w:rsid w:val="00174CAA"/>
    <w:rsid w:val="0017728C"/>
    <w:rsid w:val="001775D6"/>
    <w:rsid w:val="00177CD5"/>
    <w:rsid w:val="00180FA5"/>
    <w:rsid w:val="001817D2"/>
    <w:rsid w:val="0018218A"/>
    <w:rsid w:val="00184086"/>
    <w:rsid w:val="00184618"/>
    <w:rsid w:val="00186141"/>
    <w:rsid w:val="001904A8"/>
    <w:rsid w:val="00192093"/>
    <w:rsid w:val="00196F83"/>
    <w:rsid w:val="001A1732"/>
    <w:rsid w:val="001A200A"/>
    <w:rsid w:val="001A2CE9"/>
    <w:rsid w:val="001A3A05"/>
    <w:rsid w:val="001A3E18"/>
    <w:rsid w:val="001A5051"/>
    <w:rsid w:val="001A50E1"/>
    <w:rsid w:val="001B005B"/>
    <w:rsid w:val="001B1A80"/>
    <w:rsid w:val="001B1F6E"/>
    <w:rsid w:val="001B6E7F"/>
    <w:rsid w:val="001C3F32"/>
    <w:rsid w:val="001C48B6"/>
    <w:rsid w:val="001C4C04"/>
    <w:rsid w:val="001C5CD3"/>
    <w:rsid w:val="001C694F"/>
    <w:rsid w:val="001C721E"/>
    <w:rsid w:val="001D23ED"/>
    <w:rsid w:val="001D5D98"/>
    <w:rsid w:val="001D6B66"/>
    <w:rsid w:val="001D7B52"/>
    <w:rsid w:val="001E3AAF"/>
    <w:rsid w:val="001E3AF1"/>
    <w:rsid w:val="001F0A6E"/>
    <w:rsid w:val="001F39FA"/>
    <w:rsid w:val="001F3B8A"/>
    <w:rsid w:val="001F68FB"/>
    <w:rsid w:val="001F7448"/>
    <w:rsid w:val="00202364"/>
    <w:rsid w:val="00202A04"/>
    <w:rsid w:val="00203BD2"/>
    <w:rsid w:val="00205197"/>
    <w:rsid w:val="0020593D"/>
    <w:rsid w:val="002075E6"/>
    <w:rsid w:val="00207B98"/>
    <w:rsid w:val="00210001"/>
    <w:rsid w:val="0021106D"/>
    <w:rsid w:val="00221BA5"/>
    <w:rsid w:val="00222980"/>
    <w:rsid w:val="002236B2"/>
    <w:rsid w:val="002241A2"/>
    <w:rsid w:val="00231E9C"/>
    <w:rsid w:val="00232580"/>
    <w:rsid w:val="00233CB1"/>
    <w:rsid w:val="002361B2"/>
    <w:rsid w:val="00237AFE"/>
    <w:rsid w:val="00240B17"/>
    <w:rsid w:val="0024181D"/>
    <w:rsid w:val="00241D78"/>
    <w:rsid w:val="002457B5"/>
    <w:rsid w:val="00246DAE"/>
    <w:rsid w:val="002538B4"/>
    <w:rsid w:val="002538E3"/>
    <w:rsid w:val="00255907"/>
    <w:rsid w:val="00255C24"/>
    <w:rsid w:val="00260802"/>
    <w:rsid w:val="00262B8E"/>
    <w:rsid w:val="0026386A"/>
    <w:rsid w:val="00263BDB"/>
    <w:rsid w:val="00267125"/>
    <w:rsid w:val="00267B22"/>
    <w:rsid w:val="00270267"/>
    <w:rsid w:val="00270C74"/>
    <w:rsid w:val="00271CB6"/>
    <w:rsid w:val="0027301A"/>
    <w:rsid w:val="0027627D"/>
    <w:rsid w:val="00276ECC"/>
    <w:rsid w:val="00277FA1"/>
    <w:rsid w:val="00280A00"/>
    <w:rsid w:val="0028484F"/>
    <w:rsid w:val="00284B9C"/>
    <w:rsid w:val="00286B7F"/>
    <w:rsid w:val="0028765E"/>
    <w:rsid w:val="0029037D"/>
    <w:rsid w:val="00291936"/>
    <w:rsid w:val="002937D4"/>
    <w:rsid w:val="002A04BA"/>
    <w:rsid w:val="002A17C6"/>
    <w:rsid w:val="002A1DB9"/>
    <w:rsid w:val="002A4B3A"/>
    <w:rsid w:val="002A5B83"/>
    <w:rsid w:val="002A6BBA"/>
    <w:rsid w:val="002A78C7"/>
    <w:rsid w:val="002B5E72"/>
    <w:rsid w:val="002B781C"/>
    <w:rsid w:val="002C1924"/>
    <w:rsid w:val="002C2B1C"/>
    <w:rsid w:val="002C3E74"/>
    <w:rsid w:val="002C54C1"/>
    <w:rsid w:val="002C5DCE"/>
    <w:rsid w:val="002C661C"/>
    <w:rsid w:val="002D3320"/>
    <w:rsid w:val="002D6852"/>
    <w:rsid w:val="002D78B4"/>
    <w:rsid w:val="002D7C8E"/>
    <w:rsid w:val="002E0DF6"/>
    <w:rsid w:val="002E160F"/>
    <w:rsid w:val="002E3F91"/>
    <w:rsid w:val="002E4709"/>
    <w:rsid w:val="002E480D"/>
    <w:rsid w:val="002E5A9D"/>
    <w:rsid w:val="002E5F6B"/>
    <w:rsid w:val="002E5FBB"/>
    <w:rsid w:val="002E7C0B"/>
    <w:rsid w:val="002F084D"/>
    <w:rsid w:val="002F302B"/>
    <w:rsid w:val="002F308B"/>
    <w:rsid w:val="002F5059"/>
    <w:rsid w:val="002F697B"/>
    <w:rsid w:val="00300996"/>
    <w:rsid w:val="00301636"/>
    <w:rsid w:val="00310B4A"/>
    <w:rsid w:val="00313557"/>
    <w:rsid w:val="00314264"/>
    <w:rsid w:val="003238C3"/>
    <w:rsid w:val="00324BCD"/>
    <w:rsid w:val="00324F30"/>
    <w:rsid w:val="00325023"/>
    <w:rsid w:val="0032540F"/>
    <w:rsid w:val="00325FD8"/>
    <w:rsid w:val="003265B9"/>
    <w:rsid w:val="00327232"/>
    <w:rsid w:val="00331182"/>
    <w:rsid w:val="00331772"/>
    <w:rsid w:val="00331832"/>
    <w:rsid w:val="00334F66"/>
    <w:rsid w:val="0033678D"/>
    <w:rsid w:val="003370EA"/>
    <w:rsid w:val="00340EE0"/>
    <w:rsid w:val="00343032"/>
    <w:rsid w:val="00354046"/>
    <w:rsid w:val="003563AA"/>
    <w:rsid w:val="0035658A"/>
    <w:rsid w:val="00357C29"/>
    <w:rsid w:val="00362556"/>
    <w:rsid w:val="00364141"/>
    <w:rsid w:val="00364F27"/>
    <w:rsid w:val="00365F87"/>
    <w:rsid w:val="00367EF6"/>
    <w:rsid w:val="00373F2A"/>
    <w:rsid w:val="0037531A"/>
    <w:rsid w:val="003779A2"/>
    <w:rsid w:val="0038139C"/>
    <w:rsid w:val="00385641"/>
    <w:rsid w:val="00385C26"/>
    <w:rsid w:val="00386157"/>
    <w:rsid w:val="00386ADE"/>
    <w:rsid w:val="00391E14"/>
    <w:rsid w:val="003959F6"/>
    <w:rsid w:val="00396DE4"/>
    <w:rsid w:val="003A3CEC"/>
    <w:rsid w:val="003A4781"/>
    <w:rsid w:val="003A61FB"/>
    <w:rsid w:val="003A73C1"/>
    <w:rsid w:val="003B0427"/>
    <w:rsid w:val="003B2E63"/>
    <w:rsid w:val="003B6F2C"/>
    <w:rsid w:val="003B74E1"/>
    <w:rsid w:val="003B791E"/>
    <w:rsid w:val="003C0792"/>
    <w:rsid w:val="003C0AA6"/>
    <w:rsid w:val="003C4C35"/>
    <w:rsid w:val="003C57B2"/>
    <w:rsid w:val="003C609E"/>
    <w:rsid w:val="003C6275"/>
    <w:rsid w:val="003C7D22"/>
    <w:rsid w:val="003D0C24"/>
    <w:rsid w:val="003D7380"/>
    <w:rsid w:val="003E2706"/>
    <w:rsid w:val="003E4927"/>
    <w:rsid w:val="003E4D76"/>
    <w:rsid w:val="003E55B1"/>
    <w:rsid w:val="003E648B"/>
    <w:rsid w:val="003E673B"/>
    <w:rsid w:val="003F004A"/>
    <w:rsid w:val="003F072F"/>
    <w:rsid w:val="003F1437"/>
    <w:rsid w:val="003F185C"/>
    <w:rsid w:val="003F34C5"/>
    <w:rsid w:val="003F36A3"/>
    <w:rsid w:val="003F4C65"/>
    <w:rsid w:val="003F75E0"/>
    <w:rsid w:val="00400200"/>
    <w:rsid w:val="00402AD0"/>
    <w:rsid w:val="004036D6"/>
    <w:rsid w:val="0040443F"/>
    <w:rsid w:val="004053E1"/>
    <w:rsid w:val="0040650D"/>
    <w:rsid w:val="0040761F"/>
    <w:rsid w:val="00407F1C"/>
    <w:rsid w:val="004122CB"/>
    <w:rsid w:val="00415D0B"/>
    <w:rsid w:val="00415F27"/>
    <w:rsid w:val="00416A59"/>
    <w:rsid w:val="00417CA8"/>
    <w:rsid w:val="00417E8D"/>
    <w:rsid w:val="0042190C"/>
    <w:rsid w:val="0042254E"/>
    <w:rsid w:val="004232B9"/>
    <w:rsid w:val="00423E1F"/>
    <w:rsid w:val="00425186"/>
    <w:rsid w:val="00425359"/>
    <w:rsid w:val="004262B4"/>
    <w:rsid w:val="004316D7"/>
    <w:rsid w:val="004318DF"/>
    <w:rsid w:val="00431EDA"/>
    <w:rsid w:val="00431F33"/>
    <w:rsid w:val="0043231C"/>
    <w:rsid w:val="00432470"/>
    <w:rsid w:val="00432984"/>
    <w:rsid w:val="00432A2A"/>
    <w:rsid w:val="00432CC5"/>
    <w:rsid w:val="00433D0A"/>
    <w:rsid w:val="00434787"/>
    <w:rsid w:val="00435447"/>
    <w:rsid w:val="00435AAF"/>
    <w:rsid w:val="00441EA1"/>
    <w:rsid w:val="00445798"/>
    <w:rsid w:val="00446829"/>
    <w:rsid w:val="0044725C"/>
    <w:rsid w:val="004473C3"/>
    <w:rsid w:val="00447465"/>
    <w:rsid w:val="00447E64"/>
    <w:rsid w:val="004503C3"/>
    <w:rsid w:val="00450CD0"/>
    <w:rsid w:val="0045498E"/>
    <w:rsid w:val="00455647"/>
    <w:rsid w:val="00455CBE"/>
    <w:rsid w:val="00455EB7"/>
    <w:rsid w:val="00455FD5"/>
    <w:rsid w:val="00456477"/>
    <w:rsid w:val="00460E8A"/>
    <w:rsid w:val="0046230A"/>
    <w:rsid w:val="004629B8"/>
    <w:rsid w:val="00462C95"/>
    <w:rsid w:val="004634B2"/>
    <w:rsid w:val="0046486A"/>
    <w:rsid w:val="00464AAF"/>
    <w:rsid w:val="00465C0B"/>
    <w:rsid w:val="00467C82"/>
    <w:rsid w:val="004707A8"/>
    <w:rsid w:val="0047675A"/>
    <w:rsid w:val="004773FC"/>
    <w:rsid w:val="00480328"/>
    <w:rsid w:val="00482D7C"/>
    <w:rsid w:val="004834FC"/>
    <w:rsid w:val="00483B15"/>
    <w:rsid w:val="00483FB9"/>
    <w:rsid w:val="00486639"/>
    <w:rsid w:val="00491598"/>
    <w:rsid w:val="00494AE7"/>
    <w:rsid w:val="004956B8"/>
    <w:rsid w:val="004A3C7D"/>
    <w:rsid w:val="004A6168"/>
    <w:rsid w:val="004B05B0"/>
    <w:rsid w:val="004B0CAC"/>
    <w:rsid w:val="004B19B5"/>
    <w:rsid w:val="004B1D7D"/>
    <w:rsid w:val="004B278C"/>
    <w:rsid w:val="004B3088"/>
    <w:rsid w:val="004B460A"/>
    <w:rsid w:val="004B68C4"/>
    <w:rsid w:val="004C0212"/>
    <w:rsid w:val="004C05F9"/>
    <w:rsid w:val="004C3F14"/>
    <w:rsid w:val="004C416E"/>
    <w:rsid w:val="004C49F0"/>
    <w:rsid w:val="004D21AC"/>
    <w:rsid w:val="004D374E"/>
    <w:rsid w:val="004D4088"/>
    <w:rsid w:val="004D6010"/>
    <w:rsid w:val="004D78E4"/>
    <w:rsid w:val="004E0194"/>
    <w:rsid w:val="004E3AB3"/>
    <w:rsid w:val="004E5811"/>
    <w:rsid w:val="004E62F6"/>
    <w:rsid w:val="004F03AB"/>
    <w:rsid w:val="004F0BA6"/>
    <w:rsid w:val="004F20C3"/>
    <w:rsid w:val="004F28C1"/>
    <w:rsid w:val="004F45F2"/>
    <w:rsid w:val="004F5C9C"/>
    <w:rsid w:val="004F5DF9"/>
    <w:rsid w:val="004F66B4"/>
    <w:rsid w:val="004F6C38"/>
    <w:rsid w:val="004F78C6"/>
    <w:rsid w:val="0050224C"/>
    <w:rsid w:val="005033FF"/>
    <w:rsid w:val="005037A6"/>
    <w:rsid w:val="00512D53"/>
    <w:rsid w:val="00514883"/>
    <w:rsid w:val="00520DBB"/>
    <w:rsid w:val="0052377C"/>
    <w:rsid w:val="00524A54"/>
    <w:rsid w:val="0053132E"/>
    <w:rsid w:val="00533D21"/>
    <w:rsid w:val="00535F89"/>
    <w:rsid w:val="00535F99"/>
    <w:rsid w:val="005437DC"/>
    <w:rsid w:val="00544EF3"/>
    <w:rsid w:val="0054562D"/>
    <w:rsid w:val="00556CDD"/>
    <w:rsid w:val="00560447"/>
    <w:rsid w:val="00561C04"/>
    <w:rsid w:val="0056213B"/>
    <w:rsid w:val="00562795"/>
    <w:rsid w:val="00562F82"/>
    <w:rsid w:val="00564913"/>
    <w:rsid w:val="0056623B"/>
    <w:rsid w:val="005700A9"/>
    <w:rsid w:val="0057062A"/>
    <w:rsid w:val="00572307"/>
    <w:rsid w:val="00580011"/>
    <w:rsid w:val="005800D8"/>
    <w:rsid w:val="00580F34"/>
    <w:rsid w:val="005846C9"/>
    <w:rsid w:val="005873FC"/>
    <w:rsid w:val="00590EAF"/>
    <w:rsid w:val="0059171E"/>
    <w:rsid w:val="00595DA6"/>
    <w:rsid w:val="005A038A"/>
    <w:rsid w:val="005A510C"/>
    <w:rsid w:val="005A61E6"/>
    <w:rsid w:val="005A6A91"/>
    <w:rsid w:val="005B0057"/>
    <w:rsid w:val="005B0066"/>
    <w:rsid w:val="005B0B97"/>
    <w:rsid w:val="005B446C"/>
    <w:rsid w:val="005B6E54"/>
    <w:rsid w:val="005C25B5"/>
    <w:rsid w:val="005C36F8"/>
    <w:rsid w:val="005C3930"/>
    <w:rsid w:val="005C76D8"/>
    <w:rsid w:val="005D5ECC"/>
    <w:rsid w:val="005D670C"/>
    <w:rsid w:val="005E1321"/>
    <w:rsid w:val="005E1666"/>
    <w:rsid w:val="005E1C1D"/>
    <w:rsid w:val="005E1D53"/>
    <w:rsid w:val="005E2DD4"/>
    <w:rsid w:val="005E37EF"/>
    <w:rsid w:val="005E3B67"/>
    <w:rsid w:val="005E6D43"/>
    <w:rsid w:val="005F10E0"/>
    <w:rsid w:val="005F2964"/>
    <w:rsid w:val="005F31D2"/>
    <w:rsid w:val="005F65EF"/>
    <w:rsid w:val="005F6F64"/>
    <w:rsid w:val="005F7B0A"/>
    <w:rsid w:val="005F7BEE"/>
    <w:rsid w:val="006000B3"/>
    <w:rsid w:val="00602755"/>
    <w:rsid w:val="0060537D"/>
    <w:rsid w:val="006054DD"/>
    <w:rsid w:val="00605C11"/>
    <w:rsid w:val="00606440"/>
    <w:rsid w:val="006078C2"/>
    <w:rsid w:val="00610745"/>
    <w:rsid w:val="00611252"/>
    <w:rsid w:val="006125A3"/>
    <w:rsid w:val="00616173"/>
    <w:rsid w:val="006171A9"/>
    <w:rsid w:val="00617CF7"/>
    <w:rsid w:val="0062329E"/>
    <w:rsid w:val="00623436"/>
    <w:rsid w:val="00632DA0"/>
    <w:rsid w:val="0063708A"/>
    <w:rsid w:val="0063751B"/>
    <w:rsid w:val="00640F39"/>
    <w:rsid w:val="006443A0"/>
    <w:rsid w:val="006459B5"/>
    <w:rsid w:val="00650363"/>
    <w:rsid w:val="006520F3"/>
    <w:rsid w:val="0065278E"/>
    <w:rsid w:val="00655AAF"/>
    <w:rsid w:val="00656A30"/>
    <w:rsid w:val="00657E82"/>
    <w:rsid w:val="0066132E"/>
    <w:rsid w:val="006619C6"/>
    <w:rsid w:val="00662FB4"/>
    <w:rsid w:val="0066337C"/>
    <w:rsid w:val="0066383F"/>
    <w:rsid w:val="006673E7"/>
    <w:rsid w:val="00671A1A"/>
    <w:rsid w:val="00674964"/>
    <w:rsid w:val="00674D11"/>
    <w:rsid w:val="00676F60"/>
    <w:rsid w:val="00680B7E"/>
    <w:rsid w:val="00683B94"/>
    <w:rsid w:val="00686692"/>
    <w:rsid w:val="006877D9"/>
    <w:rsid w:val="00691FF8"/>
    <w:rsid w:val="00692A3D"/>
    <w:rsid w:val="00693033"/>
    <w:rsid w:val="00693321"/>
    <w:rsid w:val="00694893"/>
    <w:rsid w:val="00694DD9"/>
    <w:rsid w:val="006A12B1"/>
    <w:rsid w:val="006A4E44"/>
    <w:rsid w:val="006A5F42"/>
    <w:rsid w:val="006A6103"/>
    <w:rsid w:val="006A7F64"/>
    <w:rsid w:val="006B10ED"/>
    <w:rsid w:val="006B156A"/>
    <w:rsid w:val="006B51B2"/>
    <w:rsid w:val="006C17A0"/>
    <w:rsid w:val="006C4AF7"/>
    <w:rsid w:val="006C5580"/>
    <w:rsid w:val="006D0704"/>
    <w:rsid w:val="006D27E3"/>
    <w:rsid w:val="006D4135"/>
    <w:rsid w:val="006D68CC"/>
    <w:rsid w:val="006E09F2"/>
    <w:rsid w:val="006E1E3F"/>
    <w:rsid w:val="006E2055"/>
    <w:rsid w:val="006E299A"/>
    <w:rsid w:val="006E2F88"/>
    <w:rsid w:val="006E5C78"/>
    <w:rsid w:val="006E721C"/>
    <w:rsid w:val="006F24D6"/>
    <w:rsid w:val="006F3EE2"/>
    <w:rsid w:val="006F5517"/>
    <w:rsid w:val="00700CBD"/>
    <w:rsid w:val="007022EB"/>
    <w:rsid w:val="007024B5"/>
    <w:rsid w:val="007028C7"/>
    <w:rsid w:val="00704462"/>
    <w:rsid w:val="00710C7E"/>
    <w:rsid w:val="007131FA"/>
    <w:rsid w:val="00722A13"/>
    <w:rsid w:val="00722EF1"/>
    <w:rsid w:val="00724A9E"/>
    <w:rsid w:val="0072751E"/>
    <w:rsid w:val="007306CC"/>
    <w:rsid w:val="00730BF1"/>
    <w:rsid w:val="00731FE1"/>
    <w:rsid w:val="007335F8"/>
    <w:rsid w:val="00733DE0"/>
    <w:rsid w:val="00734B2A"/>
    <w:rsid w:val="0073505D"/>
    <w:rsid w:val="007357C5"/>
    <w:rsid w:val="00737080"/>
    <w:rsid w:val="00737AA8"/>
    <w:rsid w:val="007402A6"/>
    <w:rsid w:val="0074032D"/>
    <w:rsid w:val="00740D25"/>
    <w:rsid w:val="00741328"/>
    <w:rsid w:val="00745981"/>
    <w:rsid w:val="00750F02"/>
    <w:rsid w:val="007513F0"/>
    <w:rsid w:val="00751D83"/>
    <w:rsid w:val="00753423"/>
    <w:rsid w:val="00754359"/>
    <w:rsid w:val="007569A9"/>
    <w:rsid w:val="00756F76"/>
    <w:rsid w:val="007620A6"/>
    <w:rsid w:val="00762713"/>
    <w:rsid w:val="0076316C"/>
    <w:rsid w:val="00764BCA"/>
    <w:rsid w:val="00764E2D"/>
    <w:rsid w:val="00767090"/>
    <w:rsid w:val="007679B9"/>
    <w:rsid w:val="00771A22"/>
    <w:rsid w:val="00771A53"/>
    <w:rsid w:val="007736C4"/>
    <w:rsid w:val="0077380D"/>
    <w:rsid w:val="00775339"/>
    <w:rsid w:val="00776461"/>
    <w:rsid w:val="00776572"/>
    <w:rsid w:val="0077738D"/>
    <w:rsid w:val="007774C2"/>
    <w:rsid w:val="00780784"/>
    <w:rsid w:val="00786EB8"/>
    <w:rsid w:val="007870B0"/>
    <w:rsid w:val="00787908"/>
    <w:rsid w:val="00787D28"/>
    <w:rsid w:val="0079000C"/>
    <w:rsid w:val="00790D93"/>
    <w:rsid w:val="00790FAC"/>
    <w:rsid w:val="00791CD7"/>
    <w:rsid w:val="0079430D"/>
    <w:rsid w:val="00796F98"/>
    <w:rsid w:val="0079754C"/>
    <w:rsid w:val="007A1395"/>
    <w:rsid w:val="007A48D7"/>
    <w:rsid w:val="007B19CE"/>
    <w:rsid w:val="007B283C"/>
    <w:rsid w:val="007B43BA"/>
    <w:rsid w:val="007B7C23"/>
    <w:rsid w:val="007C0255"/>
    <w:rsid w:val="007C09C8"/>
    <w:rsid w:val="007C0C22"/>
    <w:rsid w:val="007C13ED"/>
    <w:rsid w:val="007C2707"/>
    <w:rsid w:val="007C2DD4"/>
    <w:rsid w:val="007C6FE9"/>
    <w:rsid w:val="007D19F0"/>
    <w:rsid w:val="007D3572"/>
    <w:rsid w:val="007D501A"/>
    <w:rsid w:val="007E0867"/>
    <w:rsid w:val="007E3F65"/>
    <w:rsid w:val="007E5253"/>
    <w:rsid w:val="007E57A5"/>
    <w:rsid w:val="007E68F6"/>
    <w:rsid w:val="007E6B81"/>
    <w:rsid w:val="007E6EF9"/>
    <w:rsid w:val="007E76B0"/>
    <w:rsid w:val="007E77F6"/>
    <w:rsid w:val="007F0511"/>
    <w:rsid w:val="007F137C"/>
    <w:rsid w:val="007F1FC9"/>
    <w:rsid w:val="007F2AE3"/>
    <w:rsid w:val="007F2AE5"/>
    <w:rsid w:val="007F4FAE"/>
    <w:rsid w:val="007F5FAA"/>
    <w:rsid w:val="007F5FB3"/>
    <w:rsid w:val="007F6AB0"/>
    <w:rsid w:val="007F7115"/>
    <w:rsid w:val="00800A85"/>
    <w:rsid w:val="0080257D"/>
    <w:rsid w:val="0080269A"/>
    <w:rsid w:val="00803805"/>
    <w:rsid w:val="0080582D"/>
    <w:rsid w:val="0080756C"/>
    <w:rsid w:val="00816940"/>
    <w:rsid w:val="00822C89"/>
    <w:rsid w:val="008310B7"/>
    <w:rsid w:val="00831204"/>
    <w:rsid w:val="00831208"/>
    <w:rsid w:val="00832B4A"/>
    <w:rsid w:val="0083429E"/>
    <w:rsid w:val="0083581D"/>
    <w:rsid w:val="00835A02"/>
    <w:rsid w:val="008429CF"/>
    <w:rsid w:val="008434FE"/>
    <w:rsid w:val="008446E2"/>
    <w:rsid w:val="00845B40"/>
    <w:rsid w:val="00847E19"/>
    <w:rsid w:val="00847FB4"/>
    <w:rsid w:val="00850CD3"/>
    <w:rsid w:val="0085112C"/>
    <w:rsid w:val="0085238F"/>
    <w:rsid w:val="008531A0"/>
    <w:rsid w:val="0085514C"/>
    <w:rsid w:val="008601A9"/>
    <w:rsid w:val="00861F93"/>
    <w:rsid w:val="00863AC7"/>
    <w:rsid w:val="00864D69"/>
    <w:rsid w:val="00865B0D"/>
    <w:rsid w:val="00871B33"/>
    <w:rsid w:val="00872949"/>
    <w:rsid w:val="00872FC8"/>
    <w:rsid w:val="00874418"/>
    <w:rsid w:val="0087679C"/>
    <w:rsid w:val="00884360"/>
    <w:rsid w:val="00887874"/>
    <w:rsid w:val="00892744"/>
    <w:rsid w:val="00892887"/>
    <w:rsid w:val="0089320F"/>
    <w:rsid w:val="008941DB"/>
    <w:rsid w:val="008A16EA"/>
    <w:rsid w:val="008A1989"/>
    <w:rsid w:val="008A2602"/>
    <w:rsid w:val="008A40DD"/>
    <w:rsid w:val="008B09A1"/>
    <w:rsid w:val="008B6162"/>
    <w:rsid w:val="008B6B5D"/>
    <w:rsid w:val="008C04DF"/>
    <w:rsid w:val="008C0D65"/>
    <w:rsid w:val="008C1897"/>
    <w:rsid w:val="008C1971"/>
    <w:rsid w:val="008C1B3C"/>
    <w:rsid w:val="008C224F"/>
    <w:rsid w:val="008C24EB"/>
    <w:rsid w:val="008C71F9"/>
    <w:rsid w:val="008C798F"/>
    <w:rsid w:val="008C7EF5"/>
    <w:rsid w:val="008D2CAF"/>
    <w:rsid w:val="008D3ACE"/>
    <w:rsid w:val="008D51CC"/>
    <w:rsid w:val="008D6157"/>
    <w:rsid w:val="008E4F95"/>
    <w:rsid w:val="008E6372"/>
    <w:rsid w:val="008E753F"/>
    <w:rsid w:val="008F2294"/>
    <w:rsid w:val="008F22A1"/>
    <w:rsid w:val="008F4D52"/>
    <w:rsid w:val="008F4E41"/>
    <w:rsid w:val="009003E1"/>
    <w:rsid w:val="009016A7"/>
    <w:rsid w:val="009035EC"/>
    <w:rsid w:val="0090407D"/>
    <w:rsid w:val="0090408D"/>
    <w:rsid w:val="00904E6B"/>
    <w:rsid w:val="00906EEC"/>
    <w:rsid w:val="00907768"/>
    <w:rsid w:val="0091414E"/>
    <w:rsid w:val="00914204"/>
    <w:rsid w:val="0091453C"/>
    <w:rsid w:val="00915C7E"/>
    <w:rsid w:val="00916401"/>
    <w:rsid w:val="00922606"/>
    <w:rsid w:val="00922D31"/>
    <w:rsid w:val="009234F0"/>
    <w:rsid w:val="00923CB5"/>
    <w:rsid w:val="00924D17"/>
    <w:rsid w:val="009251C4"/>
    <w:rsid w:val="0092559F"/>
    <w:rsid w:val="0092749F"/>
    <w:rsid w:val="00930477"/>
    <w:rsid w:val="009310F7"/>
    <w:rsid w:val="00931141"/>
    <w:rsid w:val="00932F06"/>
    <w:rsid w:val="00934194"/>
    <w:rsid w:val="0093430C"/>
    <w:rsid w:val="009348F7"/>
    <w:rsid w:val="00935665"/>
    <w:rsid w:val="00935B30"/>
    <w:rsid w:val="00936A4E"/>
    <w:rsid w:val="00940DBE"/>
    <w:rsid w:val="00941580"/>
    <w:rsid w:val="00941C5C"/>
    <w:rsid w:val="00941D3F"/>
    <w:rsid w:val="00944E0C"/>
    <w:rsid w:val="00945B5B"/>
    <w:rsid w:val="00947A98"/>
    <w:rsid w:val="00950D81"/>
    <w:rsid w:val="009523A7"/>
    <w:rsid w:val="009527D8"/>
    <w:rsid w:val="00952C53"/>
    <w:rsid w:val="009537C5"/>
    <w:rsid w:val="009543EB"/>
    <w:rsid w:val="00954488"/>
    <w:rsid w:val="009559C3"/>
    <w:rsid w:val="00955A38"/>
    <w:rsid w:val="009616EA"/>
    <w:rsid w:val="009623AB"/>
    <w:rsid w:val="00963362"/>
    <w:rsid w:val="009665C8"/>
    <w:rsid w:val="00967765"/>
    <w:rsid w:val="00970A6B"/>
    <w:rsid w:val="0097154D"/>
    <w:rsid w:val="009740CB"/>
    <w:rsid w:val="009763C4"/>
    <w:rsid w:val="009803F1"/>
    <w:rsid w:val="009839DB"/>
    <w:rsid w:val="00983B12"/>
    <w:rsid w:val="009844F7"/>
    <w:rsid w:val="009901A0"/>
    <w:rsid w:val="0099079E"/>
    <w:rsid w:val="009943AB"/>
    <w:rsid w:val="00995FFD"/>
    <w:rsid w:val="009A2622"/>
    <w:rsid w:val="009A45B0"/>
    <w:rsid w:val="009A6A6F"/>
    <w:rsid w:val="009B1B69"/>
    <w:rsid w:val="009B3A65"/>
    <w:rsid w:val="009B5844"/>
    <w:rsid w:val="009C26DA"/>
    <w:rsid w:val="009C3B74"/>
    <w:rsid w:val="009C4382"/>
    <w:rsid w:val="009C470D"/>
    <w:rsid w:val="009C638B"/>
    <w:rsid w:val="009D3626"/>
    <w:rsid w:val="009D40AF"/>
    <w:rsid w:val="009D68FB"/>
    <w:rsid w:val="009E04B3"/>
    <w:rsid w:val="009E0DFC"/>
    <w:rsid w:val="009E1880"/>
    <w:rsid w:val="009E5B74"/>
    <w:rsid w:val="009E6386"/>
    <w:rsid w:val="009E7C14"/>
    <w:rsid w:val="009F1472"/>
    <w:rsid w:val="009F419C"/>
    <w:rsid w:val="009F43E0"/>
    <w:rsid w:val="00A00BAE"/>
    <w:rsid w:val="00A03B99"/>
    <w:rsid w:val="00A03E98"/>
    <w:rsid w:val="00A04DA6"/>
    <w:rsid w:val="00A055A5"/>
    <w:rsid w:val="00A064A8"/>
    <w:rsid w:val="00A06B3C"/>
    <w:rsid w:val="00A11A83"/>
    <w:rsid w:val="00A12A7C"/>
    <w:rsid w:val="00A1300B"/>
    <w:rsid w:val="00A1330E"/>
    <w:rsid w:val="00A15E36"/>
    <w:rsid w:val="00A174D7"/>
    <w:rsid w:val="00A20CE2"/>
    <w:rsid w:val="00A264EB"/>
    <w:rsid w:val="00A2685A"/>
    <w:rsid w:val="00A31D48"/>
    <w:rsid w:val="00A31E4D"/>
    <w:rsid w:val="00A31F2E"/>
    <w:rsid w:val="00A37B59"/>
    <w:rsid w:val="00A402A1"/>
    <w:rsid w:val="00A40BB6"/>
    <w:rsid w:val="00A41696"/>
    <w:rsid w:val="00A41D8A"/>
    <w:rsid w:val="00A42EA8"/>
    <w:rsid w:val="00A43D24"/>
    <w:rsid w:val="00A44175"/>
    <w:rsid w:val="00A46166"/>
    <w:rsid w:val="00A50B14"/>
    <w:rsid w:val="00A50D22"/>
    <w:rsid w:val="00A512C3"/>
    <w:rsid w:val="00A54970"/>
    <w:rsid w:val="00A55F3F"/>
    <w:rsid w:val="00A571FE"/>
    <w:rsid w:val="00A60395"/>
    <w:rsid w:val="00A61063"/>
    <w:rsid w:val="00A6287E"/>
    <w:rsid w:val="00A629ED"/>
    <w:rsid w:val="00A71EFB"/>
    <w:rsid w:val="00A72B29"/>
    <w:rsid w:val="00A73429"/>
    <w:rsid w:val="00A77C2C"/>
    <w:rsid w:val="00A80062"/>
    <w:rsid w:val="00A813C8"/>
    <w:rsid w:val="00A82E81"/>
    <w:rsid w:val="00A856EB"/>
    <w:rsid w:val="00A861CD"/>
    <w:rsid w:val="00A9022E"/>
    <w:rsid w:val="00A928E8"/>
    <w:rsid w:val="00A92B20"/>
    <w:rsid w:val="00A935D5"/>
    <w:rsid w:val="00A94C26"/>
    <w:rsid w:val="00A950DC"/>
    <w:rsid w:val="00A95BCB"/>
    <w:rsid w:val="00A96A2C"/>
    <w:rsid w:val="00A96E29"/>
    <w:rsid w:val="00AA1165"/>
    <w:rsid w:val="00AA3F31"/>
    <w:rsid w:val="00AA4625"/>
    <w:rsid w:val="00AB03BE"/>
    <w:rsid w:val="00AB1F1A"/>
    <w:rsid w:val="00AB472E"/>
    <w:rsid w:val="00AB6151"/>
    <w:rsid w:val="00AB6C1B"/>
    <w:rsid w:val="00AB77E5"/>
    <w:rsid w:val="00AC3DC2"/>
    <w:rsid w:val="00AC4F34"/>
    <w:rsid w:val="00AC50F6"/>
    <w:rsid w:val="00AC6EC2"/>
    <w:rsid w:val="00AD007F"/>
    <w:rsid w:val="00AD39F6"/>
    <w:rsid w:val="00AE2A80"/>
    <w:rsid w:val="00AE3367"/>
    <w:rsid w:val="00AE3A63"/>
    <w:rsid w:val="00AE5435"/>
    <w:rsid w:val="00AF1565"/>
    <w:rsid w:val="00AF2255"/>
    <w:rsid w:val="00AF3ABE"/>
    <w:rsid w:val="00AF6959"/>
    <w:rsid w:val="00B00520"/>
    <w:rsid w:val="00B00F8E"/>
    <w:rsid w:val="00B014D0"/>
    <w:rsid w:val="00B03CB0"/>
    <w:rsid w:val="00B03F50"/>
    <w:rsid w:val="00B041A9"/>
    <w:rsid w:val="00B0465E"/>
    <w:rsid w:val="00B04F0C"/>
    <w:rsid w:val="00B066C1"/>
    <w:rsid w:val="00B07871"/>
    <w:rsid w:val="00B1199E"/>
    <w:rsid w:val="00B11E0C"/>
    <w:rsid w:val="00B1218F"/>
    <w:rsid w:val="00B13262"/>
    <w:rsid w:val="00B14A13"/>
    <w:rsid w:val="00B14C20"/>
    <w:rsid w:val="00B16238"/>
    <w:rsid w:val="00B165A2"/>
    <w:rsid w:val="00B17BAA"/>
    <w:rsid w:val="00B22725"/>
    <w:rsid w:val="00B232F0"/>
    <w:rsid w:val="00B23F8B"/>
    <w:rsid w:val="00B27724"/>
    <w:rsid w:val="00B30F3D"/>
    <w:rsid w:val="00B32D8E"/>
    <w:rsid w:val="00B432A0"/>
    <w:rsid w:val="00B4738B"/>
    <w:rsid w:val="00B50D15"/>
    <w:rsid w:val="00B50D55"/>
    <w:rsid w:val="00B51674"/>
    <w:rsid w:val="00B517F7"/>
    <w:rsid w:val="00B51AE9"/>
    <w:rsid w:val="00B51E41"/>
    <w:rsid w:val="00B52AFC"/>
    <w:rsid w:val="00B52B41"/>
    <w:rsid w:val="00B52EFE"/>
    <w:rsid w:val="00B5442B"/>
    <w:rsid w:val="00B60DCA"/>
    <w:rsid w:val="00B62829"/>
    <w:rsid w:val="00B63C73"/>
    <w:rsid w:val="00B6439E"/>
    <w:rsid w:val="00B646BE"/>
    <w:rsid w:val="00B648A2"/>
    <w:rsid w:val="00B672B3"/>
    <w:rsid w:val="00B67C5C"/>
    <w:rsid w:val="00B706E0"/>
    <w:rsid w:val="00B76DB6"/>
    <w:rsid w:val="00B77DBF"/>
    <w:rsid w:val="00B810DF"/>
    <w:rsid w:val="00B81FBB"/>
    <w:rsid w:val="00B839D1"/>
    <w:rsid w:val="00B902B9"/>
    <w:rsid w:val="00B90A68"/>
    <w:rsid w:val="00B92C59"/>
    <w:rsid w:val="00B95BFE"/>
    <w:rsid w:val="00B96C22"/>
    <w:rsid w:val="00B972D3"/>
    <w:rsid w:val="00BA1217"/>
    <w:rsid w:val="00BA1705"/>
    <w:rsid w:val="00BA2132"/>
    <w:rsid w:val="00BA4295"/>
    <w:rsid w:val="00BA528E"/>
    <w:rsid w:val="00BA682B"/>
    <w:rsid w:val="00BA78FB"/>
    <w:rsid w:val="00BB0602"/>
    <w:rsid w:val="00BB2496"/>
    <w:rsid w:val="00BB2A00"/>
    <w:rsid w:val="00BB3B79"/>
    <w:rsid w:val="00BB3E51"/>
    <w:rsid w:val="00BB4389"/>
    <w:rsid w:val="00BB61BE"/>
    <w:rsid w:val="00BC1F27"/>
    <w:rsid w:val="00BC2797"/>
    <w:rsid w:val="00BC3103"/>
    <w:rsid w:val="00BC3272"/>
    <w:rsid w:val="00BC4227"/>
    <w:rsid w:val="00BC593D"/>
    <w:rsid w:val="00BC6EAE"/>
    <w:rsid w:val="00BD1366"/>
    <w:rsid w:val="00BD3419"/>
    <w:rsid w:val="00BD43E5"/>
    <w:rsid w:val="00BD59E3"/>
    <w:rsid w:val="00BD5ACD"/>
    <w:rsid w:val="00BD7FD7"/>
    <w:rsid w:val="00BE0315"/>
    <w:rsid w:val="00BE056C"/>
    <w:rsid w:val="00BE05F0"/>
    <w:rsid w:val="00BE1772"/>
    <w:rsid w:val="00BE1DEB"/>
    <w:rsid w:val="00BE2CBE"/>
    <w:rsid w:val="00BE4A6F"/>
    <w:rsid w:val="00BE722B"/>
    <w:rsid w:val="00BF0E8E"/>
    <w:rsid w:val="00BF1A7F"/>
    <w:rsid w:val="00BF3C83"/>
    <w:rsid w:val="00C0021F"/>
    <w:rsid w:val="00C00F37"/>
    <w:rsid w:val="00C02DF0"/>
    <w:rsid w:val="00C02F7D"/>
    <w:rsid w:val="00C037C1"/>
    <w:rsid w:val="00C03F51"/>
    <w:rsid w:val="00C06816"/>
    <w:rsid w:val="00C10CC7"/>
    <w:rsid w:val="00C13225"/>
    <w:rsid w:val="00C136A6"/>
    <w:rsid w:val="00C14C86"/>
    <w:rsid w:val="00C17189"/>
    <w:rsid w:val="00C229F8"/>
    <w:rsid w:val="00C22FBD"/>
    <w:rsid w:val="00C26D8C"/>
    <w:rsid w:val="00C31F41"/>
    <w:rsid w:val="00C322F1"/>
    <w:rsid w:val="00C33284"/>
    <w:rsid w:val="00C35842"/>
    <w:rsid w:val="00C371FA"/>
    <w:rsid w:val="00C431D6"/>
    <w:rsid w:val="00C43C70"/>
    <w:rsid w:val="00C448DC"/>
    <w:rsid w:val="00C46F61"/>
    <w:rsid w:val="00C47BB2"/>
    <w:rsid w:val="00C51C28"/>
    <w:rsid w:val="00C53385"/>
    <w:rsid w:val="00C53456"/>
    <w:rsid w:val="00C60C2D"/>
    <w:rsid w:val="00C60C61"/>
    <w:rsid w:val="00C62DD6"/>
    <w:rsid w:val="00C66C07"/>
    <w:rsid w:val="00C70043"/>
    <w:rsid w:val="00C708D1"/>
    <w:rsid w:val="00C71004"/>
    <w:rsid w:val="00C72931"/>
    <w:rsid w:val="00C72976"/>
    <w:rsid w:val="00C73861"/>
    <w:rsid w:val="00C7432C"/>
    <w:rsid w:val="00C75791"/>
    <w:rsid w:val="00C75AE3"/>
    <w:rsid w:val="00C76304"/>
    <w:rsid w:val="00C8471E"/>
    <w:rsid w:val="00C84955"/>
    <w:rsid w:val="00C86467"/>
    <w:rsid w:val="00C94109"/>
    <w:rsid w:val="00C9416E"/>
    <w:rsid w:val="00C95C72"/>
    <w:rsid w:val="00C96B86"/>
    <w:rsid w:val="00C97D99"/>
    <w:rsid w:val="00C97DF7"/>
    <w:rsid w:val="00CA0405"/>
    <w:rsid w:val="00CA1A6A"/>
    <w:rsid w:val="00CA1BCE"/>
    <w:rsid w:val="00CA3D23"/>
    <w:rsid w:val="00CA5043"/>
    <w:rsid w:val="00CA6108"/>
    <w:rsid w:val="00CB4B4E"/>
    <w:rsid w:val="00CB51F8"/>
    <w:rsid w:val="00CB766B"/>
    <w:rsid w:val="00CB79F4"/>
    <w:rsid w:val="00CC0000"/>
    <w:rsid w:val="00CC0DEB"/>
    <w:rsid w:val="00CC356D"/>
    <w:rsid w:val="00CC395E"/>
    <w:rsid w:val="00CC6F19"/>
    <w:rsid w:val="00CC7285"/>
    <w:rsid w:val="00CD1040"/>
    <w:rsid w:val="00CD109D"/>
    <w:rsid w:val="00CD1E9D"/>
    <w:rsid w:val="00CD6ABB"/>
    <w:rsid w:val="00CD7E01"/>
    <w:rsid w:val="00CD7FDE"/>
    <w:rsid w:val="00CE0110"/>
    <w:rsid w:val="00CE1872"/>
    <w:rsid w:val="00CE1A20"/>
    <w:rsid w:val="00CE1BA5"/>
    <w:rsid w:val="00CE5CF2"/>
    <w:rsid w:val="00CF09EE"/>
    <w:rsid w:val="00CF364A"/>
    <w:rsid w:val="00CF3969"/>
    <w:rsid w:val="00CF54F1"/>
    <w:rsid w:val="00D00A5D"/>
    <w:rsid w:val="00D00A87"/>
    <w:rsid w:val="00D02F2F"/>
    <w:rsid w:val="00D03329"/>
    <w:rsid w:val="00D1305C"/>
    <w:rsid w:val="00D13087"/>
    <w:rsid w:val="00D13F99"/>
    <w:rsid w:val="00D16914"/>
    <w:rsid w:val="00D16FA0"/>
    <w:rsid w:val="00D207AD"/>
    <w:rsid w:val="00D26DCE"/>
    <w:rsid w:val="00D26E05"/>
    <w:rsid w:val="00D311E0"/>
    <w:rsid w:val="00D31641"/>
    <w:rsid w:val="00D31F0E"/>
    <w:rsid w:val="00D378B5"/>
    <w:rsid w:val="00D409E6"/>
    <w:rsid w:val="00D44770"/>
    <w:rsid w:val="00D4652A"/>
    <w:rsid w:val="00D46893"/>
    <w:rsid w:val="00D5130A"/>
    <w:rsid w:val="00D51769"/>
    <w:rsid w:val="00D518BC"/>
    <w:rsid w:val="00D522D8"/>
    <w:rsid w:val="00D5491C"/>
    <w:rsid w:val="00D554E8"/>
    <w:rsid w:val="00D5748E"/>
    <w:rsid w:val="00D60B39"/>
    <w:rsid w:val="00D612A9"/>
    <w:rsid w:val="00D61C3B"/>
    <w:rsid w:val="00D6322C"/>
    <w:rsid w:val="00D66935"/>
    <w:rsid w:val="00D6720B"/>
    <w:rsid w:val="00D74169"/>
    <w:rsid w:val="00D74693"/>
    <w:rsid w:val="00D76F72"/>
    <w:rsid w:val="00D80021"/>
    <w:rsid w:val="00D82AC8"/>
    <w:rsid w:val="00D8423D"/>
    <w:rsid w:val="00D84753"/>
    <w:rsid w:val="00D86111"/>
    <w:rsid w:val="00D8681D"/>
    <w:rsid w:val="00D8724C"/>
    <w:rsid w:val="00D91FC3"/>
    <w:rsid w:val="00D92FA4"/>
    <w:rsid w:val="00D938C1"/>
    <w:rsid w:val="00D93D08"/>
    <w:rsid w:val="00DA430D"/>
    <w:rsid w:val="00DA47A8"/>
    <w:rsid w:val="00DA5808"/>
    <w:rsid w:val="00DA62E1"/>
    <w:rsid w:val="00DA6996"/>
    <w:rsid w:val="00DB1433"/>
    <w:rsid w:val="00DB3592"/>
    <w:rsid w:val="00DB4C93"/>
    <w:rsid w:val="00DB75D7"/>
    <w:rsid w:val="00DC3F8A"/>
    <w:rsid w:val="00DC7102"/>
    <w:rsid w:val="00DD1A52"/>
    <w:rsid w:val="00DD369A"/>
    <w:rsid w:val="00DD46E9"/>
    <w:rsid w:val="00DD544D"/>
    <w:rsid w:val="00DE031F"/>
    <w:rsid w:val="00DE0D00"/>
    <w:rsid w:val="00DE16CD"/>
    <w:rsid w:val="00DE5D64"/>
    <w:rsid w:val="00DE6492"/>
    <w:rsid w:val="00DF280B"/>
    <w:rsid w:val="00DF28B7"/>
    <w:rsid w:val="00DF50FF"/>
    <w:rsid w:val="00DF68C0"/>
    <w:rsid w:val="00DF6F01"/>
    <w:rsid w:val="00DF7F5A"/>
    <w:rsid w:val="00E0089F"/>
    <w:rsid w:val="00E00FFD"/>
    <w:rsid w:val="00E026AD"/>
    <w:rsid w:val="00E04C02"/>
    <w:rsid w:val="00E053B2"/>
    <w:rsid w:val="00E05889"/>
    <w:rsid w:val="00E0644B"/>
    <w:rsid w:val="00E126A6"/>
    <w:rsid w:val="00E139D5"/>
    <w:rsid w:val="00E13B0A"/>
    <w:rsid w:val="00E14CA5"/>
    <w:rsid w:val="00E152DF"/>
    <w:rsid w:val="00E20993"/>
    <w:rsid w:val="00E21F48"/>
    <w:rsid w:val="00E22D1B"/>
    <w:rsid w:val="00E235F5"/>
    <w:rsid w:val="00E23783"/>
    <w:rsid w:val="00E257D4"/>
    <w:rsid w:val="00E26411"/>
    <w:rsid w:val="00E264BC"/>
    <w:rsid w:val="00E266FE"/>
    <w:rsid w:val="00E26762"/>
    <w:rsid w:val="00E307B6"/>
    <w:rsid w:val="00E3667F"/>
    <w:rsid w:val="00E404D5"/>
    <w:rsid w:val="00E41AD6"/>
    <w:rsid w:val="00E42017"/>
    <w:rsid w:val="00E42730"/>
    <w:rsid w:val="00E43E2E"/>
    <w:rsid w:val="00E459B6"/>
    <w:rsid w:val="00E46268"/>
    <w:rsid w:val="00E46C51"/>
    <w:rsid w:val="00E52C38"/>
    <w:rsid w:val="00E5444C"/>
    <w:rsid w:val="00E545FA"/>
    <w:rsid w:val="00E55390"/>
    <w:rsid w:val="00E55854"/>
    <w:rsid w:val="00E56B10"/>
    <w:rsid w:val="00E62367"/>
    <w:rsid w:val="00E628AD"/>
    <w:rsid w:val="00E64339"/>
    <w:rsid w:val="00E66AD2"/>
    <w:rsid w:val="00E677BD"/>
    <w:rsid w:val="00E70C44"/>
    <w:rsid w:val="00E72B6E"/>
    <w:rsid w:val="00E74BE2"/>
    <w:rsid w:val="00E75976"/>
    <w:rsid w:val="00E76581"/>
    <w:rsid w:val="00E7769B"/>
    <w:rsid w:val="00E829DF"/>
    <w:rsid w:val="00E82B58"/>
    <w:rsid w:val="00E872A7"/>
    <w:rsid w:val="00E94687"/>
    <w:rsid w:val="00E96AD0"/>
    <w:rsid w:val="00E97B27"/>
    <w:rsid w:val="00E97D63"/>
    <w:rsid w:val="00EA0624"/>
    <w:rsid w:val="00EA19E9"/>
    <w:rsid w:val="00EA369D"/>
    <w:rsid w:val="00EA3B0C"/>
    <w:rsid w:val="00EA3C56"/>
    <w:rsid w:val="00EA411E"/>
    <w:rsid w:val="00EA55F4"/>
    <w:rsid w:val="00EA641F"/>
    <w:rsid w:val="00EA6A5A"/>
    <w:rsid w:val="00EA7A0A"/>
    <w:rsid w:val="00EB031C"/>
    <w:rsid w:val="00EB19E0"/>
    <w:rsid w:val="00EB5A80"/>
    <w:rsid w:val="00EC07DD"/>
    <w:rsid w:val="00EC0D7C"/>
    <w:rsid w:val="00EC212C"/>
    <w:rsid w:val="00EC2F2F"/>
    <w:rsid w:val="00EC3652"/>
    <w:rsid w:val="00EC5631"/>
    <w:rsid w:val="00EC7F14"/>
    <w:rsid w:val="00ED450E"/>
    <w:rsid w:val="00ED45CA"/>
    <w:rsid w:val="00EE220A"/>
    <w:rsid w:val="00EE2853"/>
    <w:rsid w:val="00EE6801"/>
    <w:rsid w:val="00EF1075"/>
    <w:rsid w:val="00EF5D36"/>
    <w:rsid w:val="00EF66FC"/>
    <w:rsid w:val="00EF6A61"/>
    <w:rsid w:val="00EF7936"/>
    <w:rsid w:val="00F0135B"/>
    <w:rsid w:val="00F0215B"/>
    <w:rsid w:val="00F02E73"/>
    <w:rsid w:val="00F03B61"/>
    <w:rsid w:val="00F047AD"/>
    <w:rsid w:val="00F04904"/>
    <w:rsid w:val="00F10140"/>
    <w:rsid w:val="00F11BAF"/>
    <w:rsid w:val="00F11CE3"/>
    <w:rsid w:val="00F12825"/>
    <w:rsid w:val="00F13354"/>
    <w:rsid w:val="00F16FDF"/>
    <w:rsid w:val="00F17DCE"/>
    <w:rsid w:val="00F22750"/>
    <w:rsid w:val="00F23455"/>
    <w:rsid w:val="00F23CA1"/>
    <w:rsid w:val="00F2401A"/>
    <w:rsid w:val="00F2646F"/>
    <w:rsid w:val="00F2696E"/>
    <w:rsid w:val="00F27E65"/>
    <w:rsid w:val="00F27FDF"/>
    <w:rsid w:val="00F35525"/>
    <w:rsid w:val="00F405C9"/>
    <w:rsid w:val="00F40A19"/>
    <w:rsid w:val="00F414CD"/>
    <w:rsid w:val="00F414F8"/>
    <w:rsid w:val="00F44859"/>
    <w:rsid w:val="00F44FA1"/>
    <w:rsid w:val="00F47626"/>
    <w:rsid w:val="00F47825"/>
    <w:rsid w:val="00F47CAB"/>
    <w:rsid w:val="00F50275"/>
    <w:rsid w:val="00F505C7"/>
    <w:rsid w:val="00F51366"/>
    <w:rsid w:val="00F515F3"/>
    <w:rsid w:val="00F51EBD"/>
    <w:rsid w:val="00F54824"/>
    <w:rsid w:val="00F566F6"/>
    <w:rsid w:val="00F56CE1"/>
    <w:rsid w:val="00F62833"/>
    <w:rsid w:val="00F62D01"/>
    <w:rsid w:val="00F62EE5"/>
    <w:rsid w:val="00F648CB"/>
    <w:rsid w:val="00F64C7D"/>
    <w:rsid w:val="00F666D7"/>
    <w:rsid w:val="00F669C5"/>
    <w:rsid w:val="00F70C6C"/>
    <w:rsid w:val="00F715D4"/>
    <w:rsid w:val="00F72DEA"/>
    <w:rsid w:val="00F763DC"/>
    <w:rsid w:val="00F771C1"/>
    <w:rsid w:val="00F803B0"/>
    <w:rsid w:val="00F80B41"/>
    <w:rsid w:val="00F80E14"/>
    <w:rsid w:val="00F80E25"/>
    <w:rsid w:val="00F84101"/>
    <w:rsid w:val="00F84672"/>
    <w:rsid w:val="00F84C55"/>
    <w:rsid w:val="00F869B7"/>
    <w:rsid w:val="00F86FB8"/>
    <w:rsid w:val="00F8766C"/>
    <w:rsid w:val="00F876E5"/>
    <w:rsid w:val="00F9005C"/>
    <w:rsid w:val="00F904AE"/>
    <w:rsid w:val="00F925C6"/>
    <w:rsid w:val="00F97F55"/>
    <w:rsid w:val="00FA0966"/>
    <w:rsid w:val="00FA2A5F"/>
    <w:rsid w:val="00FA6905"/>
    <w:rsid w:val="00FA7A01"/>
    <w:rsid w:val="00FB03E9"/>
    <w:rsid w:val="00FB0A14"/>
    <w:rsid w:val="00FB4456"/>
    <w:rsid w:val="00FB5688"/>
    <w:rsid w:val="00FB5AE9"/>
    <w:rsid w:val="00FB5D74"/>
    <w:rsid w:val="00FC1E4B"/>
    <w:rsid w:val="00FC2C72"/>
    <w:rsid w:val="00FC3A0E"/>
    <w:rsid w:val="00FD06B7"/>
    <w:rsid w:val="00FD0A3A"/>
    <w:rsid w:val="00FD16AF"/>
    <w:rsid w:val="00FD1BAA"/>
    <w:rsid w:val="00FD1F4D"/>
    <w:rsid w:val="00FD2A3E"/>
    <w:rsid w:val="00FD5910"/>
    <w:rsid w:val="00FD6FFE"/>
    <w:rsid w:val="00FD7077"/>
    <w:rsid w:val="00FE390E"/>
    <w:rsid w:val="00FE5BBC"/>
    <w:rsid w:val="00FF3138"/>
    <w:rsid w:val="00FF507F"/>
    <w:rsid w:val="00FF6474"/>
    <w:rsid w:val="00FF649E"/>
    <w:rsid w:val="00FF68B9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EFBD74C"/>
  <w15:docId w15:val="{6A3573FF-6C79-44AB-BDE7-52C3F7374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132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7275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D3320"/>
    <w:pPr>
      <w:keepNext/>
      <w:keepLines/>
      <w:spacing w:before="40" w:line="259" w:lineRule="auto"/>
      <w:outlineLvl w:val="2"/>
    </w:pPr>
    <w:rPr>
      <w:rFonts w:ascii="Cambria" w:hAnsi="Cambria" w:cs="Times New Roman"/>
      <w:b/>
      <w:bCs/>
      <w:color w:val="4F81BD"/>
      <w:sz w:val="22"/>
      <w:szCs w:val="22"/>
      <w:lang w:eastAsia="en-US"/>
    </w:rPr>
  </w:style>
  <w:style w:type="paragraph" w:styleId="Ttulo5">
    <w:name w:val="heading 5"/>
    <w:basedOn w:val="Normal"/>
    <w:next w:val="Normal"/>
    <w:link w:val="Ttulo5Char"/>
    <w:qFormat/>
    <w:rsid w:val="002D3320"/>
    <w:pPr>
      <w:keepNext/>
      <w:outlineLvl w:val="4"/>
    </w:pPr>
    <w:rPr>
      <w:rFonts w:ascii="Times New Roman" w:hAnsi="Times New Roman" w:cs="Times New Roman"/>
      <w:b/>
      <w:sz w:val="24"/>
      <w:szCs w:val="20"/>
    </w:rPr>
  </w:style>
  <w:style w:type="paragraph" w:styleId="Ttulo9">
    <w:name w:val="heading 9"/>
    <w:basedOn w:val="Normal"/>
    <w:next w:val="Normal"/>
    <w:link w:val="Ttulo9Char"/>
    <w:qFormat/>
    <w:rsid w:val="002D332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72F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72FC8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872FC8"/>
    <w:rPr>
      <w:szCs w:val="20"/>
    </w:rPr>
  </w:style>
  <w:style w:type="character" w:customStyle="1" w:styleId="citao2Char">
    <w:name w:val="citação 2 Char"/>
    <w:basedOn w:val="CitaoChar"/>
    <w:link w:val="citao2"/>
    <w:rsid w:val="00872FC8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Heading 1a Char,Heading 1a Char Char,Heading 1a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 Char1,Heading 1a Char Char Char,Heading 1a Char1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2F697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2F697B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2F697B"/>
    <w:rPr>
      <w:rFonts w:ascii="Ecofont_Spranq_eco_Sans" w:hAnsi="Ecofont_Spranq_eco_Sans" w:cs="Tahoma"/>
    </w:rPr>
  </w:style>
  <w:style w:type="paragraph" w:customStyle="1" w:styleId="Nivel01">
    <w:name w:val="Nivel 01"/>
    <w:basedOn w:val="Ttulo1"/>
    <w:next w:val="Normal"/>
    <w:link w:val="Nivel01Char"/>
    <w:qFormat/>
    <w:rsid w:val="00934194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  <w:sz w:val="20"/>
    </w:rPr>
  </w:style>
  <w:style w:type="character" w:customStyle="1" w:styleId="Nivel01Char">
    <w:name w:val="Nivel 01 Char"/>
    <w:basedOn w:val="Ttulo1Char"/>
    <w:link w:val="Nivel01"/>
    <w:rsid w:val="00934194"/>
    <w:rPr>
      <w:rFonts w:ascii="Arial" w:eastAsiaTheme="majorEastAsia" w:hAnsi="Arial" w:cstheme="majorBidi"/>
      <w:b/>
      <w:bCs/>
      <w:color w:val="000000"/>
      <w:sz w:val="32"/>
      <w:szCs w:val="32"/>
    </w:rPr>
  </w:style>
  <w:style w:type="character" w:customStyle="1" w:styleId="Ttulo1Char">
    <w:name w:val="Título 1 Char"/>
    <w:basedOn w:val="Fontepargpadro"/>
    <w:link w:val="Ttulo1"/>
    <w:rsid w:val="0072751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0D074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0735BA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12018B"/>
    <w:rPr>
      <w:b/>
      <w:bCs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646BE"/>
    <w:rPr>
      <w:color w:val="808080"/>
      <w:shd w:val="clear" w:color="auto" w:fill="E6E6E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D3320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Ttulo5Char">
    <w:name w:val="Título 5 Char"/>
    <w:basedOn w:val="Fontepargpadro"/>
    <w:link w:val="Ttulo5"/>
    <w:rsid w:val="002D3320"/>
    <w:rPr>
      <w:b/>
      <w:sz w:val="24"/>
    </w:rPr>
  </w:style>
  <w:style w:type="character" w:customStyle="1" w:styleId="Ttulo9Char">
    <w:name w:val="Título 9 Char"/>
    <w:basedOn w:val="Fontepargpadro"/>
    <w:link w:val="Ttulo9"/>
    <w:rsid w:val="002D3320"/>
    <w:rPr>
      <w:rFonts w:ascii="Arial" w:hAnsi="Arial" w:cs="Arial"/>
      <w:sz w:val="22"/>
      <w:szCs w:val="22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D332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D3320"/>
    <w:rPr>
      <w:rFonts w:ascii="Arial" w:hAnsi="Arial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2D3320"/>
    <w:rPr>
      <w:color w:val="808080"/>
    </w:rPr>
  </w:style>
  <w:style w:type="character" w:customStyle="1" w:styleId="Nivel1Char">
    <w:name w:val="Nivel1 Char"/>
    <w:basedOn w:val="Ttulo1Char"/>
    <w:link w:val="Nivel1"/>
    <w:rsid w:val="002D3320"/>
    <w:rPr>
      <w:rFonts w:ascii="Arial" w:eastAsiaTheme="majorEastAsia" w:hAnsi="Arial" w:cs="Arial"/>
      <w:b/>
      <w:color w:val="000000"/>
      <w:sz w:val="32"/>
      <w:szCs w:val="32"/>
    </w:rPr>
  </w:style>
  <w:style w:type="paragraph" w:styleId="Reviso">
    <w:name w:val="Revision"/>
    <w:hidden/>
    <w:uiPriority w:val="99"/>
    <w:semiHidden/>
    <w:rsid w:val="002D3320"/>
    <w:rPr>
      <w:rFonts w:ascii="Arial" w:hAnsi="Arial" w:cs="Tahoma"/>
      <w:szCs w:val="24"/>
    </w:rPr>
  </w:style>
  <w:style w:type="paragraph" w:customStyle="1" w:styleId="PargrafodaLista1">
    <w:name w:val="Parágrafo da Lista1"/>
    <w:basedOn w:val="Normal"/>
    <w:qFormat/>
    <w:rsid w:val="002D3320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uiPriority w:val="99"/>
    <w:qFormat/>
    <w:rsid w:val="002D332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uiPriority w:val="99"/>
    <w:rsid w:val="002D332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paragraph" w:customStyle="1" w:styleId="Contedodatabela">
    <w:name w:val="Conteúdo da tabela"/>
    <w:basedOn w:val="Normal"/>
    <w:rsid w:val="002D3320"/>
    <w:pPr>
      <w:widowControl w:val="0"/>
      <w:suppressLineNumbers/>
      <w:suppressAutoHyphens/>
    </w:pPr>
    <w:rPr>
      <w:rFonts w:ascii="Times New Roman" w:eastAsia="Lucida Sans Unicode" w:hAnsi="Times New Roman" w:cs="Times New Roman"/>
      <w:kern w:val="1"/>
      <w:sz w:val="24"/>
      <w:lang w:eastAsia="zh-CN"/>
    </w:rPr>
  </w:style>
  <w:style w:type="table" w:customStyle="1" w:styleId="Tabelacomgrade1">
    <w:name w:val="Tabela com grade1"/>
    <w:basedOn w:val="Tabelanormal"/>
    <w:next w:val="Tabelacomgrade"/>
    <w:rsid w:val="002D33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tulo">
    <w:name w:val="Title"/>
    <w:aliases w:val=" Char"/>
    <w:basedOn w:val="Normal"/>
    <w:link w:val="TtuloChar"/>
    <w:qFormat/>
    <w:rsid w:val="002D3320"/>
    <w:pPr>
      <w:jc w:val="center"/>
    </w:pPr>
    <w:rPr>
      <w:rFonts w:ascii="Times New Roman" w:hAnsi="Times New Roman" w:cs="Times New Roman"/>
      <w:b/>
      <w:sz w:val="24"/>
    </w:rPr>
  </w:style>
  <w:style w:type="character" w:customStyle="1" w:styleId="TtuloChar">
    <w:name w:val="Título Char"/>
    <w:aliases w:val=" Char Char"/>
    <w:basedOn w:val="Fontepargpadro"/>
    <w:link w:val="Ttulo"/>
    <w:rsid w:val="002D3320"/>
    <w:rPr>
      <w:b/>
      <w:sz w:val="24"/>
      <w:szCs w:val="24"/>
    </w:rPr>
  </w:style>
  <w:style w:type="table" w:customStyle="1" w:styleId="Tabelacomgrade11">
    <w:name w:val="Tabela com grade11"/>
    <w:basedOn w:val="Tabelanormal"/>
    <w:next w:val="Tabelacomgrade"/>
    <w:uiPriority w:val="59"/>
    <w:rsid w:val="002D332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2D3320"/>
  </w:style>
  <w:style w:type="paragraph" w:customStyle="1" w:styleId="Ttulo31">
    <w:name w:val="Título 31"/>
    <w:basedOn w:val="Normal"/>
    <w:next w:val="Normal"/>
    <w:uiPriority w:val="9"/>
    <w:semiHidden/>
    <w:unhideWhenUsed/>
    <w:qFormat/>
    <w:rsid w:val="002D3320"/>
    <w:pPr>
      <w:keepNext/>
      <w:keepLines/>
      <w:spacing w:before="200" w:line="276" w:lineRule="auto"/>
      <w:outlineLvl w:val="2"/>
    </w:pPr>
    <w:rPr>
      <w:rFonts w:ascii="Cambria" w:hAnsi="Cambria" w:cs="Times New Roman"/>
      <w:b/>
      <w:bCs/>
      <w:color w:val="4F81BD"/>
      <w:sz w:val="22"/>
      <w:szCs w:val="22"/>
      <w:lang w:eastAsia="en-US"/>
    </w:rPr>
  </w:style>
  <w:style w:type="numbering" w:customStyle="1" w:styleId="Semlista11">
    <w:name w:val="Sem lista11"/>
    <w:next w:val="Semlista"/>
    <w:uiPriority w:val="99"/>
    <w:semiHidden/>
    <w:unhideWhenUsed/>
    <w:rsid w:val="002D3320"/>
  </w:style>
  <w:style w:type="character" w:customStyle="1" w:styleId="Hyperlink1">
    <w:name w:val="Hyperlink1"/>
    <w:basedOn w:val="Fontepargpadro"/>
    <w:uiPriority w:val="99"/>
    <w:unhideWhenUsed/>
    <w:rsid w:val="002D3320"/>
    <w:rPr>
      <w:color w:val="0000FF"/>
      <w:u w:val="single"/>
    </w:rPr>
  </w:style>
  <w:style w:type="character" w:customStyle="1" w:styleId="Fontepargpadro6">
    <w:name w:val="Fonte parág. padrão6"/>
    <w:rsid w:val="002D3320"/>
  </w:style>
  <w:style w:type="paragraph" w:customStyle="1" w:styleId="Default">
    <w:name w:val="Default"/>
    <w:rsid w:val="002D3320"/>
    <w:pPr>
      <w:autoSpaceDE w:val="0"/>
    </w:pPr>
    <w:rPr>
      <w:rFonts w:ascii="Calibri" w:eastAsia="SimSun" w:hAnsi="Calibri" w:cs="Calibri"/>
      <w:color w:val="000000"/>
      <w:kern w:val="1"/>
      <w:sz w:val="24"/>
      <w:szCs w:val="24"/>
      <w:lang w:eastAsia="zh-CN"/>
    </w:rPr>
  </w:style>
  <w:style w:type="character" w:customStyle="1" w:styleId="Ttulo3Char1">
    <w:name w:val="Título 3 Char1"/>
    <w:basedOn w:val="Fontepargpadro"/>
    <w:uiPriority w:val="9"/>
    <w:semiHidden/>
    <w:rsid w:val="002D3320"/>
    <w:rPr>
      <w:rFonts w:ascii="Calibri Light" w:eastAsia="Times New Roman" w:hAnsi="Calibri Light" w:cs="Times New Roman"/>
      <w:color w:val="1F3763"/>
      <w:sz w:val="24"/>
      <w:szCs w:val="24"/>
    </w:rPr>
  </w:style>
  <w:style w:type="table" w:customStyle="1" w:styleId="Tabelacomgrade2">
    <w:name w:val="Tabela com grade2"/>
    <w:basedOn w:val="Tabelanormal"/>
    <w:next w:val="Tabelacomgrade"/>
    <w:uiPriority w:val="39"/>
    <w:rsid w:val="002D332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2D3320"/>
  </w:style>
  <w:style w:type="table" w:customStyle="1" w:styleId="Tabelacomgrade3">
    <w:name w:val="Tabela com grade3"/>
    <w:basedOn w:val="Tabelanormal"/>
    <w:next w:val="Tabelacomgrade"/>
    <w:uiPriority w:val="59"/>
    <w:rsid w:val="002D332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emlista12">
    <w:name w:val="Sem lista12"/>
    <w:next w:val="Semlista"/>
    <w:semiHidden/>
    <w:rsid w:val="002D3320"/>
  </w:style>
  <w:style w:type="table" w:customStyle="1" w:styleId="Tabelacomgrade12">
    <w:name w:val="Tabela com grade12"/>
    <w:basedOn w:val="Tabelanormal"/>
    <w:next w:val="Tabelacomgrade"/>
    <w:rsid w:val="002D3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Estilo6Negrito">
    <w:name w:val="Estilo Estilo6 + Negrito"/>
    <w:basedOn w:val="Normal"/>
    <w:link w:val="EstiloEstilo6NegritoChar"/>
    <w:rsid w:val="002D3320"/>
    <w:pPr>
      <w:spacing w:before="1134" w:after="1134"/>
    </w:pPr>
    <w:rPr>
      <w:rFonts w:ascii="Times New Roman" w:hAnsi="Times New Roman" w:cs="Times New Roman"/>
      <w:b/>
      <w:bCs/>
      <w:sz w:val="24"/>
    </w:rPr>
  </w:style>
  <w:style w:type="character" w:customStyle="1" w:styleId="EstiloEstilo6NegritoChar">
    <w:name w:val="Estilo Estilo6 + Negrito Char"/>
    <w:link w:val="EstiloEstilo6Negrito"/>
    <w:rsid w:val="002D3320"/>
    <w:rPr>
      <w:b/>
      <w:bCs/>
      <w:sz w:val="24"/>
      <w:szCs w:val="24"/>
    </w:rPr>
  </w:style>
  <w:style w:type="paragraph" w:customStyle="1" w:styleId="TtulodaTabela">
    <w:name w:val="Título da Tabela"/>
    <w:basedOn w:val="Normal"/>
    <w:rsid w:val="0077380D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customStyle="1" w:styleId="Corpodetexto21">
    <w:name w:val="Corpo de texto 21"/>
    <w:basedOn w:val="Normal"/>
    <w:rsid w:val="0077380D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77380D"/>
    <w:pPr>
      <w:numPr>
        <w:numId w:val="35"/>
      </w:numPr>
      <w:tabs>
        <w:tab w:val="left" w:pos="567"/>
      </w:tabs>
      <w:jc w:val="both"/>
    </w:pPr>
    <w:rPr>
      <w:rFonts w:ascii="Arial" w:hAnsi="Arial"/>
      <w:b/>
      <w:bCs/>
    </w:rPr>
  </w:style>
  <w:style w:type="character" w:customStyle="1" w:styleId="Nivel01TituloChar">
    <w:name w:val="Nivel_01_Titulo Char"/>
    <w:basedOn w:val="Ttulo1Char"/>
    <w:link w:val="Nivel01Titulo"/>
    <w:rsid w:val="0077380D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24A9E"/>
    <w:pPr>
      <w:widowControl w:val="0"/>
      <w:autoSpaceDE w:val="0"/>
      <w:autoSpaceDN w:val="0"/>
    </w:pPr>
    <w:rPr>
      <w:rFonts w:ascii="Times New Roman" w:hAnsi="Times New Roman" w:cs="Times New Roman"/>
      <w:sz w:val="24"/>
      <w:lang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724A9E"/>
    <w:rPr>
      <w:sz w:val="24"/>
      <w:szCs w:val="24"/>
      <w:lang w:bidi="pt-BR"/>
    </w:rPr>
  </w:style>
  <w:style w:type="table" w:customStyle="1" w:styleId="TableNormal1">
    <w:name w:val="Table Normal1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724A9E"/>
    <w:pPr>
      <w:widowControl w:val="0"/>
      <w:autoSpaceDE w:val="0"/>
      <w:autoSpaceDN w:val="0"/>
      <w:ind w:left="942"/>
      <w:outlineLvl w:val="1"/>
    </w:pPr>
    <w:rPr>
      <w:rFonts w:ascii="Times New Roman" w:hAnsi="Times New Roman" w:cs="Times New Roman"/>
      <w:b/>
      <w:bCs/>
      <w:sz w:val="24"/>
      <w:lang w:bidi="pt-BR"/>
    </w:rPr>
  </w:style>
  <w:style w:type="table" w:customStyle="1" w:styleId="TableNormal2">
    <w:name w:val="Table Normal2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24A9E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bidi="pt-BR"/>
    </w:rPr>
  </w:style>
  <w:style w:type="table" w:customStyle="1" w:styleId="TableNormal5">
    <w:name w:val="Table Normal5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4">
    <w:name w:val="Tabela com grade4"/>
    <w:basedOn w:val="Tabelanormal"/>
    <w:next w:val="Tabelacomgrade"/>
    <w:uiPriority w:val="59"/>
    <w:rsid w:val="00465C0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abecalhocentralizado">
    <w:name w:val="cabecalho_centralizado"/>
    <w:basedOn w:val="Normal"/>
    <w:rsid w:val="00E26762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notarodapealinhadoesquerda">
    <w:name w:val="nota_rodape_alinhado_esquerda"/>
    <w:basedOn w:val="Normal"/>
    <w:rsid w:val="003E673B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abelatextocentralizado">
    <w:name w:val="tabela_texto_centralizado"/>
    <w:basedOn w:val="Normal"/>
    <w:rsid w:val="00790FAC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abelatextoalinhadoesquerda">
    <w:name w:val="tabela_texto_alinhado_esquerda"/>
    <w:basedOn w:val="Normal"/>
    <w:rsid w:val="003370E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9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22AD5-3255-49A6-A6CA-9EBD94319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0</TotalTime>
  <Pages>2</Pages>
  <Words>240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Edital Pregão Eletrônico Serviços Contínuos com dedicação de mão de obra, Habilitação Completa - Híbrido</vt:lpstr>
      <vt:lpstr>Edital Pregão Eletrônico Serviços Contínuos com dedicação de mão de obra, Habilitação Completa - Híbrido</vt:lpstr>
    </vt:vector>
  </TitlesOfParts>
  <Company>AGU/CGU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 Serviços Contínuos com dedicação de mão de obra, Habilitação Completa - Híbrido</dc:title>
  <dc:subject/>
  <dc:creator>Manoel Filho</dc:creator>
  <cp:keywords/>
  <dc:description/>
  <cp:lastModifiedBy>Annie Muzzi Borges de Lamare Paz</cp:lastModifiedBy>
  <cp:revision>2</cp:revision>
  <cp:lastPrinted>2019-07-30T18:13:00Z</cp:lastPrinted>
  <dcterms:created xsi:type="dcterms:W3CDTF">2022-08-11T15:26:00Z</dcterms:created>
  <dcterms:modified xsi:type="dcterms:W3CDTF">2022-08-11T15:26:00Z</dcterms:modified>
</cp:coreProperties>
</file>