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6E0" w:rsidRDefault="00B706E0" w:rsidP="007738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</w:rPr>
      </w:pPr>
      <w:bookmarkStart w:id="0" w:name="_Hlk15043391"/>
      <w:bookmarkStart w:id="1" w:name="_Hlk17448514"/>
    </w:p>
    <w:p w:rsidR="0040650D" w:rsidRPr="002075E6" w:rsidRDefault="00790FAC" w:rsidP="002075E6">
      <w:pPr>
        <w:autoSpaceDE w:val="0"/>
        <w:autoSpaceDN w:val="0"/>
        <w:adjustRightInd w:val="0"/>
        <w:spacing w:line="360" w:lineRule="auto"/>
        <w:jc w:val="center"/>
        <w:rPr>
          <w:rFonts w:cs="Arial"/>
          <w:b/>
          <w:sz w:val="22"/>
          <w:szCs w:val="22"/>
        </w:rPr>
      </w:pPr>
      <w:r w:rsidRPr="002075E6">
        <w:rPr>
          <w:rFonts w:cs="Arial"/>
          <w:b/>
          <w:sz w:val="22"/>
          <w:szCs w:val="22"/>
        </w:rPr>
        <w:t xml:space="preserve">ANEXO </w:t>
      </w:r>
      <w:r w:rsidR="0040650D" w:rsidRPr="002075E6">
        <w:rPr>
          <w:rFonts w:cs="Arial"/>
          <w:b/>
          <w:sz w:val="22"/>
          <w:szCs w:val="22"/>
        </w:rPr>
        <w:t>III</w:t>
      </w:r>
    </w:p>
    <w:p w:rsidR="00DD544D" w:rsidRPr="002075E6" w:rsidRDefault="00DD544D" w:rsidP="002075E6">
      <w:pPr>
        <w:autoSpaceDE w:val="0"/>
        <w:autoSpaceDN w:val="0"/>
        <w:adjustRightInd w:val="0"/>
        <w:spacing w:line="360" w:lineRule="auto"/>
        <w:jc w:val="center"/>
        <w:rPr>
          <w:rFonts w:cs="Arial"/>
          <w:sz w:val="22"/>
          <w:szCs w:val="22"/>
        </w:rPr>
      </w:pPr>
      <w:r w:rsidRPr="002075E6">
        <w:rPr>
          <w:rFonts w:cs="Arial"/>
          <w:b/>
          <w:sz w:val="22"/>
          <w:szCs w:val="22"/>
        </w:rPr>
        <w:t>MODELO DE PROPOSTA DE PREÇO</w:t>
      </w:r>
    </w:p>
    <w:p w:rsidR="000F085F" w:rsidRPr="002075E6" w:rsidRDefault="000F085F" w:rsidP="002075E6">
      <w:pPr>
        <w:autoSpaceDE w:val="0"/>
        <w:autoSpaceDN w:val="0"/>
        <w:adjustRightInd w:val="0"/>
        <w:spacing w:line="360" w:lineRule="auto"/>
        <w:jc w:val="center"/>
        <w:rPr>
          <w:rFonts w:cs="Arial"/>
          <w:b/>
          <w:sz w:val="22"/>
          <w:szCs w:val="22"/>
        </w:rPr>
      </w:pPr>
    </w:p>
    <w:tbl>
      <w:tblPr>
        <w:tblStyle w:val="TableNormal"/>
        <w:tblpPr w:leftFromText="141" w:rightFromText="141" w:vertAnchor="text" w:horzAnchor="margin" w:tblpXSpec="center" w:tblpY="-57"/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87"/>
        <w:gridCol w:w="709"/>
        <w:gridCol w:w="1842"/>
        <w:gridCol w:w="1560"/>
        <w:gridCol w:w="3549"/>
      </w:tblGrid>
      <w:tr w:rsidR="00790FAC" w:rsidRPr="002075E6" w:rsidTr="002E26A1">
        <w:trPr>
          <w:trHeight w:val="277"/>
        </w:trPr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  <w:hideMark/>
          </w:tcPr>
          <w:p w:rsidR="00790FAC" w:rsidRPr="002075E6" w:rsidRDefault="00790FAC" w:rsidP="002075E6">
            <w:pPr>
              <w:spacing w:line="360" w:lineRule="auto"/>
              <w:jc w:val="center"/>
              <w:rPr>
                <w:rFonts w:cs="Arial"/>
                <w:b/>
                <w:szCs w:val="22"/>
                <w:lang w:bidi="pt-BR"/>
              </w:rPr>
            </w:pPr>
            <w:r w:rsidRPr="002075E6">
              <w:rPr>
                <w:rFonts w:cs="Arial"/>
                <w:b/>
                <w:color w:val="FFFFFF"/>
                <w:szCs w:val="22"/>
                <w:lang w:bidi="pt-BR"/>
              </w:rPr>
              <w:t>IDENTIFICAÇÃO</w:t>
            </w:r>
          </w:p>
        </w:tc>
      </w:tr>
      <w:tr w:rsidR="00790FAC" w:rsidRPr="002075E6" w:rsidTr="002A04BA">
        <w:trPr>
          <w:trHeight w:val="275"/>
        </w:trPr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FAC" w:rsidRPr="002075E6" w:rsidRDefault="00790FAC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  <w:r w:rsidRPr="002075E6">
              <w:rPr>
                <w:rFonts w:cs="Arial"/>
                <w:szCs w:val="22"/>
                <w:lang w:bidi="pt-BR"/>
              </w:rPr>
              <w:t>RAZÃO SOCIAL:</w:t>
            </w:r>
          </w:p>
        </w:tc>
        <w:tc>
          <w:tcPr>
            <w:tcW w:w="7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0FAC" w:rsidRPr="002075E6" w:rsidRDefault="00790FAC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</w:p>
        </w:tc>
      </w:tr>
      <w:tr w:rsidR="00790FAC" w:rsidRPr="002075E6" w:rsidTr="002A04BA">
        <w:trPr>
          <w:trHeight w:val="275"/>
        </w:trPr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FAC" w:rsidRPr="002075E6" w:rsidRDefault="00790FAC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  <w:r w:rsidRPr="002075E6">
              <w:rPr>
                <w:rFonts w:cs="Arial"/>
                <w:szCs w:val="22"/>
                <w:lang w:bidi="pt-BR"/>
              </w:rPr>
              <w:t>ENDEREÇO:</w:t>
            </w:r>
          </w:p>
        </w:tc>
        <w:tc>
          <w:tcPr>
            <w:tcW w:w="7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0FAC" w:rsidRPr="002075E6" w:rsidRDefault="00790FAC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</w:p>
        </w:tc>
      </w:tr>
      <w:tr w:rsidR="00790FAC" w:rsidRPr="002075E6" w:rsidTr="002A04BA">
        <w:trPr>
          <w:trHeight w:val="27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90FAC" w:rsidRPr="002075E6" w:rsidRDefault="00790FAC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  <w:r w:rsidRPr="002075E6">
              <w:rPr>
                <w:rFonts w:cs="Arial"/>
                <w:szCs w:val="22"/>
                <w:lang w:bidi="pt-BR"/>
              </w:rPr>
              <w:t>UF: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0FAC" w:rsidRPr="002075E6" w:rsidRDefault="00790FAC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90FAC" w:rsidRPr="002075E6" w:rsidRDefault="002A04BA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  <w:r w:rsidRPr="002075E6">
              <w:rPr>
                <w:rFonts w:cs="Arial"/>
                <w:szCs w:val="22"/>
                <w:lang w:bidi="pt-BR"/>
              </w:rPr>
              <w:t>C</w:t>
            </w:r>
            <w:r w:rsidR="00790FAC" w:rsidRPr="002075E6">
              <w:rPr>
                <w:rFonts w:cs="Arial"/>
                <w:szCs w:val="22"/>
                <w:lang w:bidi="pt-BR"/>
              </w:rPr>
              <w:t>EP: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0FAC" w:rsidRPr="002075E6" w:rsidRDefault="00790FAC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FAC" w:rsidRPr="002075E6" w:rsidRDefault="00790FAC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  <w:r w:rsidRPr="002075E6">
              <w:rPr>
                <w:rFonts w:cs="Arial"/>
                <w:szCs w:val="22"/>
                <w:lang w:bidi="pt-BR"/>
              </w:rPr>
              <w:t>TELEFONE: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0FAC" w:rsidRPr="002075E6" w:rsidRDefault="00790FAC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  <w:r w:rsidRPr="002075E6">
              <w:rPr>
                <w:rFonts w:cs="Arial"/>
                <w:szCs w:val="22"/>
                <w:lang w:bidi="pt-BR"/>
              </w:rPr>
              <w:t>(    )</w:t>
            </w:r>
          </w:p>
        </w:tc>
      </w:tr>
      <w:tr w:rsidR="002A04BA" w:rsidRPr="002075E6" w:rsidTr="008D609F">
        <w:trPr>
          <w:trHeight w:val="275"/>
        </w:trPr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A04BA" w:rsidRPr="002075E6" w:rsidRDefault="002A04BA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  <w:r w:rsidRPr="002075E6">
              <w:rPr>
                <w:rFonts w:cs="Arial"/>
                <w:szCs w:val="22"/>
                <w:lang w:bidi="pt-BR"/>
              </w:rPr>
              <w:t>EMAIL:</w:t>
            </w:r>
          </w:p>
        </w:tc>
      </w:tr>
    </w:tbl>
    <w:p w:rsidR="00790FAC" w:rsidRPr="002075E6" w:rsidRDefault="00790FAC" w:rsidP="003370EA">
      <w:pPr>
        <w:autoSpaceDE w:val="0"/>
        <w:autoSpaceDN w:val="0"/>
        <w:adjustRightInd w:val="0"/>
        <w:spacing w:line="360" w:lineRule="auto"/>
        <w:rPr>
          <w:rFonts w:cs="Arial"/>
          <w:b/>
          <w:sz w:val="22"/>
          <w:szCs w:val="22"/>
        </w:rPr>
      </w:pPr>
    </w:p>
    <w:tbl>
      <w:tblPr>
        <w:tblpPr w:leftFromText="141" w:rightFromText="141" w:vertAnchor="text" w:horzAnchor="margin" w:tblpXSpec="center" w:tblpY="92"/>
        <w:tblW w:w="1038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126"/>
        <w:gridCol w:w="4970"/>
        <w:gridCol w:w="1693"/>
        <w:gridCol w:w="1000"/>
        <w:gridCol w:w="1593"/>
      </w:tblGrid>
      <w:tr w:rsidR="003370EA" w:rsidRPr="002075E6" w:rsidTr="00584308">
        <w:tc>
          <w:tcPr>
            <w:tcW w:w="1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3370EA" w:rsidRPr="00584308" w:rsidRDefault="00584308" w:rsidP="003370EA">
            <w:pPr>
              <w:spacing w:line="360" w:lineRule="auto"/>
              <w:jc w:val="center"/>
              <w:rPr>
                <w:rFonts w:cs="Arial"/>
                <w:b/>
                <w:sz w:val="22"/>
                <w:szCs w:val="22"/>
              </w:rPr>
            </w:pPr>
            <w:bookmarkStart w:id="2" w:name="_Hlk17448763"/>
            <w:bookmarkStart w:id="3" w:name="_Hlk17448588"/>
            <w:bookmarkEnd w:id="0"/>
            <w:bookmarkEnd w:id="1"/>
            <w:r w:rsidRPr="00584308">
              <w:rPr>
                <w:rFonts w:cs="Arial"/>
                <w:b/>
                <w:sz w:val="22"/>
                <w:szCs w:val="22"/>
              </w:rPr>
              <w:t>ITEM</w:t>
            </w:r>
          </w:p>
        </w:tc>
        <w:tc>
          <w:tcPr>
            <w:tcW w:w="4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3370EA" w:rsidRPr="003370EA" w:rsidRDefault="00584308" w:rsidP="003370EA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3370EA">
              <w:rPr>
                <w:rFonts w:cs="Arial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3370EA" w:rsidRPr="003370EA" w:rsidRDefault="00584308" w:rsidP="003370EA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3370EA">
              <w:rPr>
                <w:rFonts w:cs="Arial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3370EA" w:rsidRPr="003370EA" w:rsidRDefault="00584308" w:rsidP="003370EA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3370EA">
              <w:rPr>
                <w:rFonts w:cs="Arial"/>
                <w:b/>
                <w:bCs/>
                <w:sz w:val="22"/>
                <w:szCs w:val="22"/>
              </w:rPr>
              <w:t>QTDE.</w:t>
            </w:r>
          </w:p>
        </w:tc>
        <w:tc>
          <w:tcPr>
            <w:tcW w:w="1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</w:tcPr>
          <w:p w:rsidR="003370EA" w:rsidRPr="003370EA" w:rsidRDefault="003370EA" w:rsidP="003370EA">
            <w:pPr>
              <w:spacing w:line="36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3370EA">
              <w:rPr>
                <w:rFonts w:cs="Arial"/>
                <w:b/>
                <w:bCs/>
                <w:sz w:val="22"/>
                <w:szCs w:val="22"/>
              </w:rPr>
              <w:t>VALOR TOTAL (R$)</w:t>
            </w:r>
          </w:p>
        </w:tc>
      </w:tr>
      <w:tr w:rsidR="003370EA" w:rsidRPr="002075E6" w:rsidTr="00584308">
        <w:tc>
          <w:tcPr>
            <w:tcW w:w="1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70EA" w:rsidRPr="00E43326" w:rsidRDefault="00584308" w:rsidP="00E43326">
            <w:pPr>
              <w:pStyle w:val="tabelatextoalinhadoesquerda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332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4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70EA" w:rsidRPr="00E43326" w:rsidRDefault="00584308" w:rsidP="00E43326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E43326">
              <w:rPr>
                <w:rFonts w:cs="Arial"/>
                <w:color w:val="000000"/>
                <w:sz w:val="22"/>
                <w:szCs w:val="22"/>
              </w:rPr>
              <w:t>Coffee break para 60 pessoas, com disponibilização de 01 atendente, apresentação em louças e fornecimento de toalhas de mesa</w:t>
            </w:r>
            <w:r w:rsidR="00E43326">
              <w:rPr>
                <w:rFonts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70EA" w:rsidRPr="00E43326" w:rsidRDefault="00584308" w:rsidP="00E43326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E43326">
              <w:rPr>
                <w:rFonts w:cs="Arial"/>
                <w:sz w:val="22"/>
                <w:szCs w:val="22"/>
              </w:rPr>
              <w:t>unidade</w:t>
            </w:r>
          </w:p>
        </w:tc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70EA" w:rsidRPr="00E43326" w:rsidRDefault="00584308" w:rsidP="00E43326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E43326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1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70EA" w:rsidRPr="00E43326" w:rsidRDefault="003370EA" w:rsidP="00E43326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84308" w:rsidRPr="002075E6" w:rsidTr="00584308">
        <w:tc>
          <w:tcPr>
            <w:tcW w:w="1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84308" w:rsidRPr="00E43326" w:rsidRDefault="00584308" w:rsidP="00E43326">
            <w:pPr>
              <w:pStyle w:val="tabelatextoalinhadoesquerda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3326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4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84308" w:rsidRPr="00E43326" w:rsidRDefault="00584308" w:rsidP="00E43326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E43326">
              <w:rPr>
                <w:rFonts w:cs="Arial"/>
                <w:color w:val="000000"/>
                <w:sz w:val="22"/>
                <w:szCs w:val="22"/>
              </w:rPr>
              <w:t>Locação de 01 arranjo grande de chão de flores artificiais e 02 vasos grandes com arranjo de mesa de flores artificiais para ornamentar o auditório, incluindo entrega, montagem e retirada no local</w:t>
            </w:r>
            <w:r w:rsidR="00E43326">
              <w:rPr>
                <w:rFonts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84308" w:rsidRPr="00E43326" w:rsidRDefault="00584308" w:rsidP="00E43326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E43326">
              <w:rPr>
                <w:rFonts w:cs="Arial"/>
                <w:sz w:val="22"/>
                <w:szCs w:val="22"/>
              </w:rPr>
              <w:t>unidade</w:t>
            </w:r>
          </w:p>
        </w:tc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84308" w:rsidRPr="00E43326" w:rsidRDefault="00584308" w:rsidP="00E43326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E43326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1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4308" w:rsidRPr="00E43326" w:rsidRDefault="00584308" w:rsidP="00E43326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E43326" w:rsidRPr="002075E6" w:rsidTr="00584308">
        <w:tc>
          <w:tcPr>
            <w:tcW w:w="1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3326" w:rsidRPr="00E43326" w:rsidRDefault="00E43326" w:rsidP="00E43326">
            <w:pPr>
              <w:pStyle w:val="tabelatextoalinhadoesquerda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3326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4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3326" w:rsidRDefault="00E43326" w:rsidP="00E43326">
            <w:pPr>
              <w:pStyle w:val="tabelatextojustificado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3326">
              <w:rPr>
                <w:rFonts w:ascii="Arial" w:hAnsi="Arial" w:cs="Arial"/>
                <w:color w:val="000000"/>
                <w:sz w:val="22"/>
                <w:szCs w:val="22"/>
              </w:rPr>
              <w:t>Filmagem e fotografia, compreendendo cobertura e disponi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bilização midiática profissional, de evento de pequeno porte, conforme especificações: </w:t>
            </w:r>
          </w:p>
          <w:p w:rsidR="00E43326" w:rsidRDefault="00E43326" w:rsidP="00E43326">
            <w:pPr>
              <w:pStyle w:val="tabelatextojustificado"/>
              <w:numPr>
                <w:ilvl w:val="0"/>
                <w:numId w:val="45"/>
              </w:numPr>
              <w:spacing w:before="0" w:beforeAutospacing="0" w:after="0" w:afterAutospacing="0" w:line="360" w:lineRule="auto"/>
              <w:ind w:left="219" w:hanging="2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3326">
              <w:rPr>
                <w:rFonts w:ascii="Arial" w:hAnsi="Arial" w:cs="Arial"/>
                <w:color w:val="000000"/>
                <w:sz w:val="22"/>
                <w:szCs w:val="22"/>
              </w:rPr>
              <w:t>Fotos – entregues em alta qualidade de resolução,</w:t>
            </w:r>
            <w:r w:rsidR="003B4E0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E43326">
              <w:rPr>
                <w:rFonts w:ascii="Arial" w:hAnsi="Arial" w:cs="Arial"/>
                <w:color w:val="000000"/>
                <w:sz w:val="22"/>
                <w:szCs w:val="22"/>
              </w:rPr>
              <w:t>via e-mail, editadas e disponibilizadas em formato digital para mídias sociais; </w:t>
            </w:r>
          </w:p>
          <w:p w:rsidR="00E43326" w:rsidRPr="003B4E01" w:rsidRDefault="00E43326" w:rsidP="00E43326">
            <w:pPr>
              <w:pStyle w:val="tabelatextojustificado"/>
              <w:numPr>
                <w:ilvl w:val="0"/>
                <w:numId w:val="45"/>
              </w:numPr>
              <w:spacing w:before="0" w:beforeAutospacing="0" w:after="0" w:afterAutospacing="0" w:line="360" w:lineRule="auto"/>
              <w:ind w:left="219" w:hanging="2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3326">
              <w:rPr>
                <w:rFonts w:ascii="Arial" w:hAnsi="Arial" w:cs="Arial"/>
                <w:color w:val="000000"/>
                <w:sz w:val="22"/>
                <w:szCs w:val="22"/>
              </w:rPr>
              <w:t>Filmagem – entregue em alta qualidade de resolução,</w:t>
            </w:r>
            <w:r w:rsidR="003B4E0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E43326">
              <w:rPr>
                <w:rFonts w:ascii="Arial" w:hAnsi="Arial" w:cs="Arial"/>
                <w:color w:val="000000"/>
                <w:sz w:val="22"/>
                <w:szCs w:val="22"/>
              </w:rPr>
              <w:t>via e-mail, editada e disponibilizada no formato digital para as mídias sociais.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3326" w:rsidRPr="00E43326" w:rsidRDefault="00E43326" w:rsidP="00E43326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E43326">
              <w:rPr>
                <w:rFonts w:cs="Arial"/>
                <w:sz w:val="22"/>
                <w:szCs w:val="22"/>
              </w:rPr>
              <w:t>unidade</w:t>
            </w:r>
          </w:p>
        </w:tc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3326" w:rsidRPr="00E43326" w:rsidRDefault="00E43326" w:rsidP="00E43326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E43326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1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3326" w:rsidRPr="00E43326" w:rsidRDefault="00E43326" w:rsidP="00E43326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bookmarkStart w:id="4" w:name="_GoBack"/>
            <w:bookmarkEnd w:id="4"/>
          </w:p>
        </w:tc>
      </w:tr>
    </w:tbl>
    <w:p w:rsidR="002075E6" w:rsidRPr="002075E6" w:rsidRDefault="002075E6" w:rsidP="002075E6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BA682B" w:rsidRPr="002075E6" w:rsidTr="002F5059">
        <w:tc>
          <w:tcPr>
            <w:tcW w:w="9209" w:type="dxa"/>
            <w:shd w:val="clear" w:color="auto" w:fill="auto"/>
          </w:tcPr>
          <w:p w:rsidR="00BA682B" w:rsidRPr="002075E6" w:rsidRDefault="00BA682B" w:rsidP="002075E6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cs="Arial"/>
                <w:b/>
                <w:sz w:val="22"/>
                <w:szCs w:val="22"/>
                <w:lang w:bidi="pt-BR"/>
              </w:rPr>
            </w:pPr>
            <w:r w:rsidRPr="002075E6">
              <w:rPr>
                <w:rFonts w:cs="Arial"/>
                <w:b/>
                <w:sz w:val="22"/>
                <w:szCs w:val="22"/>
                <w:lang w:bidi="pt-BR"/>
              </w:rPr>
              <w:t>CUSTOS DECORRENTES DA EXECUÇÃO CONTRATUAL</w:t>
            </w:r>
          </w:p>
        </w:tc>
      </w:tr>
      <w:tr w:rsidR="00BA682B" w:rsidRPr="002075E6" w:rsidTr="002F5059">
        <w:tc>
          <w:tcPr>
            <w:tcW w:w="9209" w:type="dxa"/>
          </w:tcPr>
          <w:p w:rsidR="00BA682B" w:rsidRPr="002075E6" w:rsidRDefault="00BA682B" w:rsidP="002075E6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cs="Arial"/>
                <w:b/>
                <w:sz w:val="22"/>
                <w:szCs w:val="22"/>
                <w:lang w:bidi="pt-BR"/>
              </w:rPr>
            </w:pPr>
          </w:p>
        </w:tc>
      </w:tr>
    </w:tbl>
    <w:p w:rsidR="00BA682B" w:rsidRPr="002075E6" w:rsidRDefault="00BA682B" w:rsidP="002075E6">
      <w:pPr>
        <w:widowControl w:val="0"/>
        <w:autoSpaceDE w:val="0"/>
        <w:autoSpaceDN w:val="0"/>
        <w:spacing w:line="360" w:lineRule="auto"/>
        <w:jc w:val="center"/>
        <w:rPr>
          <w:rFonts w:cs="Arial"/>
          <w:b/>
          <w:sz w:val="22"/>
          <w:szCs w:val="22"/>
          <w:lang w:bidi="pt-BR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BA682B" w:rsidRPr="002075E6" w:rsidTr="002F5059">
        <w:tc>
          <w:tcPr>
            <w:tcW w:w="9209" w:type="dxa"/>
            <w:shd w:val="clear" w:color="auto" w:fill="auto"/>
          </w:tcPr>
          <w:p w:rsidR="00BA682B" w:rsidRPr="002075E6" w:rsidRDefault="00BA682B" w:rsidP="002075E6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cs="Arial"/>
                <w:b/>
                <w:sz w:val="22"/>
                <w:szCs w:val="22"/>
                <w:lang w:bidi="pt-BR"/>
              </w:rPr>
            </w:pPr>
            <w:r w:rsidRPr="002075E6">
              <w:rPr>
                <w:rFonts w:cs="Arial"/>
                <w:b/>
                <w:sz w:val="22"/>
                <w:szCs w:val="22"/>
                <w:lang w:bidi="pt-BR"/>
              </w:rPr>
              <w:t>OUTRAS INFORMAÇÕES IMPORTANTES</w:t>
            </w:r>
          </w:p>
        </w:tc>
      </w:tr>
      <w:tr w:rsidR="00BA682B" w:rsidRPr="002075E6" w:rsidTr="002F5059">
        <w:tc>
          <w:tcPr>
            <w:tcW w:w="9209" w:type="dxa"/>
            <w:shd w:val="clear" w:color="auto" w:fill="auto"/>
          </w:tcPr>
          <w:p w:rsidR="00BA682B" w:rsidRPr="002075E6" w:rsidRDefault="00BA682B" w:rsidP="002075E6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cs="Arial"/>
                <w:b/>
                <w:sz w:val="22"/>
                <w:szCs w:val="22"/>
                <w:lang w:bidi="pt-BR"/>
              </w:rPr>
            </w:pPr>
          </w:p>
        </w:tc>
      </w:tr>
    </w:tbl>
    <w:p w:rsidR="0077380D" w:rsidRPr="002075E6" w:rsidRDefault="0077380D" w:rsidP="002075E6">
      <w:pPr>
        <w:spacing w:line="360" w:lineRule="auto"/>
        <w:jc w:val="center"/>
        <w:rPr>
          <w:rFonts w:cs="Arial"/>
          <w:sz w:val="22"/>
          <w:szCs w:val="22"/>
        </w:rPr>
      </w:pPr>
    </w:p>
    <w:p w:rsidR="0077380D" w:rsidRPr="002075E6" w:rsidRDefault="0077380D" w:rsidP="002075E6">
      <w:pPr>
        <w:tabs>
          <w:tab w:val="left" w:pos="426"/>
        </w:tabs>
        <w:spacing w:line="360" w:lineRule="auto"/>
        <w:jc w:val="both"/>
        <w:rPr>
          <w:rFonts w:cs="Arial"/>
          <w:szCs w:val="20"/>
        </w:rPr>
      </w:pPr>
      <w:r w:rsidRPr="002075E6">
        <w:rPr>
          <w:rFonts w:cs="Arial"/>
          <w:b/>
          <w:szCs w:val="20"/>
        </w:rPr>
        <w:t>PS:</w:t>
      </w:r>
      <w:r w:rsidR="002F5059" w:rsidRPr="002075E6">
        <w:rPr>
          <w:rFonts w:cs="Arial"/>
          <w:b/>
          <w:szCs w:val="20"/>
        </w:rPr>
        <w:t xml:space="preserve"> </w:t>
      </w:r>
      <w:r w:rsidR="00465C0B" w:rsidRPr="002075E6">
        <w:rPr>
          <w:rFonts w:cs="Arial"/>
          <w:szCs w:val="20"/>
        </w:rPr>
        <w:t>Os valores a serem apresentados deverão incluir os preços em reais (R$) e também deverão estar compreendidos todas e quaisquer despesas de responsabilidades da proponente que, direta ou indiretamente, decorram da execução do objeto licitado.</w:t>
      </w:r>
    </w:p>
    <w:bookmarkEnd w:id="2"/>
    <w:p w:rsidR="002A04BA" w:rsidRPr="002075E6" w:rsidRDefault="002A04BA" w:rsidP="002075E6">
      <w:pPr>
        <w:tabs>
          <w:tab w:val="left" w:pos="426"/>
        </w:tabs>
        <w:spacing w:line="360" w:lineRule="auto"/>
        <w:ind w:hanging="426"/>
        <w:jc w:val="both"/>
        <w:rPr>
          <w:rFonts w:cs="Arial"/>
          <w:sz w:val="22"/>
          <w:szCs w:val="22"/>
        </w:rPr>
      </w:pPr>
    </w:p>
    <w:p w:rsidR="003370EA" w:rsidRDefault="003370EA" w:rsidP="00115386">
      <w:pPr>
        <w:autoSpaceDE w:val="0"/>
        <w:autoSpaceDN w:val="0"/>
        <w:adjustRightInd w:val="0"/>
        <w:spacing w:line="480" w:lineRule="auto"/>
        <w:jc w:val="both"/>
        <w:rPr>
          <w:rFonts w:cs="Arial"/>
          <w:sz w:val="22"/>
          <w:szCs w:val="22"/>
        </w:rPr>
      </w:pPr>
    </w:p>
    <w:p w:rsidR="003370EA" w:rsidRDefault="003370EA" w:rsidP="00115386">
      <w:pPr>
        <w:autoSpaceDE w:val="0"/>
        <w:autoSpaceDN w:val="0"/>
        <w:adjustRightInd w:val="0"/>
        <w:spacing w:line="480" w:lineRule="auto"/>
        <w:jc w:val="both"/>
        <w:rPr>
          <w:rFonts w:cs="Arial"/>
          <w:sz w:val="22"/>
          <w:szCs w:val="22"/>
        </w:rPr>
      </w:pPr>
    </w:p>
    <w:p w:rsidR="003370EA" w:rsidRDefault="003370EA" w:rsidP="00115386">
      <w:pPr>
        <w:autoSpaceDE w:val="0"/>
        <w:autoSpaceDN w:val="0"/>
        <w:adjustRightInd w:val="0"/>
        <w:spacing w:line="480" w:lineRule="auto"/>
        <w:jc w:val="both"/>
        <w:rPr>
          <w:rFonts w:cs="Arial"/>
          <w:sz w:val="22"/>
          <w:szCs w:val="22"/>
        </w:rPr>
      </w:pPr>
    </w:p>
    <w:p w:rsidR="0077380D" w:rsidRPr="002075E6" w:rsidRDefault="0077380D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BANCO (Código): _______</w:t>
      </w:r>
      <w:r w:rsidR="002075E6">
        <w:rPr>
          <w:rFonts w:cs="Arial"/>
          <w:sz w:val="22"/>
          <w:szCs w:val="22"/>
        </w:rPr>
        <w:t>_</w:t>
      </w:r>
      <w:r w:rsidRPr="002075E6">
        <w:rPr>
          <w:rFonts w:cs="Arial"/>
          <w:sz w:val="22"/>
          <w:szCs w:val="22"/>
        </w:rPr>
        <w:t xml:space="preserve"> AGÊNCIA (Código): _______</w:t>
      </w:r>
      <w:r w:rsidR="002075E6">
        <w:rPr>
          <w:rFonts w:cs="Arial"/>
          <w:sz w:val="22"/>
          <w:szCs w:val="22"/>
        </w:rPr>
        <w:t>_</w:t>
      </w:r>
      <w:r w:rsidRPr="002075E6">
        <w:rPr>
          <w:rFonts w:cs="Arial"/>
          <w:sz w:val="22"/>
          <w:szCs w:val="22"/>
        </w:rPr>
        <w:t xml:space="preserve"> PRAÇA: __________</w:t>
      </w:r>
      <w:r w:rsidR="002075E6">
        <w:rPr>
          <w:rFonts w:cs="Arial"/>
          <w:sz w:val="22"/>
          <w:szCs w:val="22"/>
        </w:rPr>
        <w:t>___</w:t>
      </w:r>
    </w:p>
    <w:p w:rsidR="003370EA" w:rsidRDefault="003370EA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w:rsidR="0077380D" w:rsidRPr="002075E6" w:rsidRDefault="0077380D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BANCO (Nome): _______</w:t>
      </w:r>
      <w:r w:rsidR="002075E6">
        <w:rPr>
          <w:rFonts w:cs="Arial"/>
          <w:sz w:val="22"/>
          <w:szCs w:val="22"/>
        </w:rPr>
        <w:t>_______________</w:t>
      </w:r>
      <w:r w:rsidRPr="002075E6">
        <w:rPr>
          <w:rFonts w:cs="Arial"/>
          <w:sz w:val="22"/>
          <w:szCs w:val="22"/>
        </w:rPr>
        <w:t xml:space="preserve"> CONTA CORRENTE: __________</w:t>
      </w:r>
      <w:r w:rsidR="002075E6">
        <w:rPr>
          <w:rFonts w:cs="Arial"/>
          <w:sz w:val="22"/>
          <w:szCs w:val="22"/>
        </w:rPr>
        <w:t>____</w:t>
      </w:r>
    </w:p>
    <w:p w:rsidR="0077380D" w:rsidRPr="002075E6" w:rsidRDefault="0077380D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w:rsidR="003370EA" w:rsidRDefault="003370EA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w:rsidR="0077380D" w:rsidRPr="002075E6" w:rsidRDefault="0077380D" w:rsidP="003370EA">
      <w:pPr>
        <w:autoSpaceDE w:val="0"/>
        <w:autoSpaceDN w:val="0"/>
        <w:adjustRightInd w:val="0"/>
        <w:spacing w:line="360" w:lineRule="auto"/>
        <w:jc w:val="right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________________, ____ de ___________ de _____</w:t>
      </w:r>
      <w:r w:rsidR="002075E6">
        <w:rPr>
          <w:rFonts w:cs="Arial"/>
          <w:sz w:val="22"/>
          <w:szCs w:val="22"/>
        </w:rPr>
        <w:t>__</w:t>
      </w:r>
      <w:r w:rsidRPr="002075E6">
        <w:rPr>
          <w:rFonts w:cs="Arial"/>
          <w:sz w:val="22"/>
          <w:szCs w:val="22"/>
        </w:rPr>
        <w:t>.</w:t>
      </w:r>
    </w:p>
    <w:p w:rsidR="0077380D" w:rsidRDefault="0077380D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w:rsidR="002075E6" w:rsidRPr="002075E6" w:rsidRDefault="002075E6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w:rsidR="003370EA" w:rsidRDefault="003370EA" w:rsidP="003370EA">
      <w:pPr>
        <w:autoSpaceDE w:val="0"/>
        <w:autoSpaceDN w:val="0"/>
        <w:adjustRightInd w:val="0"/>
        <w:spacing w:line="360" w:lineRule="auto"/>
        <w:jc w:val="center"/>
        <w:rPr>
          <w:rFonts w:cs="Arial"/>
          <w:sz w:val="22"/>
          <w:szCs w:val="22"/>
        </w:rPr>
      </w:pPr>
    </w:p>
    <w:p w:rsidR="0077380D" w:rsidRPr="002075E6" w:rsidRDefault="0077380D" w:rsidP="003370EA">
      <w:pPr>
        <w:autoSpaceDE w:val="0"/>
        <w:autoSpaceDN w:val="0"/>
        <w:adjustRightInd w:val="0"/>
        <w:spacing w:line="360" w:lineRule="auto"/>
        <w:jc w:val="center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______________________________________</w:t>
      </w:r>
    </w:p>
    <w:p w:rsidR="0077380D" w:rsidRPr="002075E6" w:rsidRDefault="0077380D" w:rsidP="003370EA">
      <w:pPr>
        <w:autoSpaceDE w:val="0"/>
        <w:autoSpaceDN w:val="0"/>
        <w:adjustRightInd w:val="0"/>
        <w:spacing w:line="360" w:lineRule="auto"/>
        <w:jc w:val="center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(assinatura do declarante)</w:t>
      </w:r>
    </w:p>
    <w:p w:rsidR="002075E6" w:rsidRDefault="002075E6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w:rsidR="002075E6" w:rsidRDefault="002075E6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w:rsidR="003370EA" w:rsidRDefault="003370EA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w:rsidR="0077380D" w:rsidRPr="002075E6" w:rsidRDefault="0077380D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Nome ou carimbo do declarante: ________________________________________</w:t>
      </w:r>
      <w:r w:rsidR="002075E6">
        <w:rPr>
          <w:rFonts w:cs="Arial"/>
          <w:sz w:val="22"/>
          <w:szCs w:val="22"/>
        </w:rPr>
        <w:t>________</w:t>
      </w:r>
    </w:p>
    <w:p w:rsidR="003370EA" w:rsidRDefault="003370EA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w:rsidR="0077380D" w:rsidRPr="002075E6" w:rsidRDefault="0077380D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Cargo ou carimbo do declarante: ________________________________________</w:t>
      </w:r>
      <w:r w:rsidR="002075E6">
        <w:rPr>
          <w:rFonts w:cs="Arial"/>
          <w:sz w:val="22"/>
          <w:szCs w:val="22"/>
        </w:rPr>
        <w:t>________</w:t>
      </w:r>
    </w:p>
    <w:p w:rsidR="003370EA" w:rsidRDefault="003370EA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w:rsidR="0077380D" w:rsidRPr="002075E6" w:rsidRDefault="0077380D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Nº do CPF e da cédula de identidade e órgão emitente: ______________________</w:t>
      </w:r>
      <w:r w:rsidR="002075E6">
        <w:rPr>
          <w:rFonts w:cs="Arial"/>
          <w:sz w:val="22"/>
          <w:szCs w:val="22"/>
        </w:rPr>
        <w:t>________</w:t>
      </w:r>
    </w:p>
    <w:p w:rsidR="003370EA" w:rsidRDefault="003370EA" w:rsidP="003370EA">
      <w:pPr>
        <w:spacing w:line="360" w:lineRule="auto"/>
        <w:jc w:val="both"/>
        <w:rPr>
          <w:rFonts w:cs="Arial"/>
          <w:sz w:val="22"/>
          <w:szCs w:val="22"/>
        </w:rPr>
      </w:pPr>
    </w:p>
    <w:p w:rsidR="0077380D" w:rsidRPr="002075E6" w:rsidRDefault="0077380D" w:rsidP="003370EA">
      <w:pPr>
        <w:spacing w:line="360" w:lineRule="auto"/>
        <w:jc w:val="both"/>
        <w:rPr>
          <w:rFonts w:cs="Arial"/>
          <w:b/>
          <w:bCs/>
          <w:sz w:val="22"/>
          <w:szCs w:val="22"/>
        </w:rPr>
      </w:pPr>
      <w:r w:rsidRPr="002075E6">
        <w:rPr>
          <w:rFonts w:cs="Arial"/>
          <w:sz w:val="22"/>
          <w:szCs w:val="22"/>
        </w:rPr>
        <w:t>Telefone, fax e e-mail para contato: ______________________________________</w:t>
      </w:r>
      <w:r w:rsidR="002075E6">
        <w:rPr>
          <w:rFonts w:cs="Arial"/>
          <w:sz w:val="22"/>
          <w:szCs w:val="22"/>
        </w:rPr>
        <w:t>________</w:t>
      </w:r>
    </w:p>
    <w:bookmarkEnd w:id="3"/>
    <w:p w:rsidR="00790FAC" w:rsidRPr="002075E6" w:rsidRDefault="00790FAC" w:rsidP="002075E6">
      <w:pPr>
        <w:rPr>
          <w:rFonts w:cs="Arial"/>
          <w:b/>
          <w:iCs/>
          <w:sz w:val="22"/>
          <w:szCs w:val="22"/>
        </w:rPr>
      </w:pPr>
    </w:p>
    <w:sectPr w:rsidR="00790FAC" w:rsidRPr="002075E6" w:rsidSect="00B706E0">
      <w:headerReference w:type="default" r:id="rId8"/>
      <w:footerReference w:type="default" r:id="rId9"/>
      <w:pgSz w:w="11906" w:h="16838"/>
      <w:pgMar w:top="1701" w:right="1134" w:bottom="1134" w:left="1701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3A5" w:rsidRDefault="00C213A5">
      <w:r>
        <w:separator/>
      </w:r>
    </w:p>
  </w:endnote>
  <w:endnote w:type="continuationSeparator" w:id="0">
    <w:p w:rsidR="00C213A5" w:rsidRDefault="00C213A5">
      <w:r>
        <w:continuationSeparator/>
      </w:r>
    </w:p>
  </w:endnote>
  <w:endnote w:type="continuationNotice" w:id="1">
    <w:p w:rsidR="00C213A5" w:rsidRDefault="00C213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419842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722EF1" w:rsidRDefault="00722EF1">
            <w:pPr>
              <w:pStyle w:val="Rodap"/>
              <w:jc w:val="center"/>
            </w:pPr>
            <w:r>
              <w:t xml:space="preserve">Página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561B4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561B4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:rsidR="00722EF1" w:rsidRPr="00455647" w:rsidRDefault="00722EF1" w:rsidP="0045564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3A5" w:rsidRDefault="00C213A5">
      <w:r>
        <w:separator/>
      </w:r>
    </w:p>
  </w:footnote>
  <w:footnote w:type="continuationSeparator" w:id="0">
    <w:p w:rsidR="00C213A5" w:rsidRDefault="00C213A5">
      <w:r>
        <w:continuationSeparator/>
      </w:r>
    </w:p>
  </w:footnote>
  <w:footnote w:type="continuationNotice" w:id="1">
    <w:p w:rsidR="00C213A5" w:rsidRDefault="00C213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6E0" w:rsidRDefault="00B706E0" w:rsidP="00B706E0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  <w:r w:rsidRPr="00820F42">
      <w:rPr>
        <w:rFonts w:ascii="Times New Roman" w:hAnsi="Times New Roman" w:cs="Times New Roman"/>
        <w:b/>
        <w:noProof/>
      </w:rPr>
      <w:drawing>
        <wp:anchor distT="0" distB="0" distL="114300" distR="114300" simplePos="0" relativeHeight="251659264" behindDoc="1" locked="0" layoutInCell="1" allowOverlap="1" wp14:anchorId="69DB3BCE" wp14:editId="1A92480C">
          <wp:simplePos x="0" y="0"/>
          <wp:positionH relativeFrom="margin">
            <wp:align>center</wp:align>
          </wp:positionH>
          <wp:positionV relativeFrom="paragraph">
            <wp:posOffset>-273685</wp:posOffset>
          </wp:positionV>
          <wp:extent cx="707390" cy="779145"/>
          <wp:effectExtent l="0" t="0" r="0" b="1905"/>
          <wp:wrapNone/>
          <wp:docPr id="28" name="Imagem 1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7390" cy="7791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706E0" w:rsidRDefault="00B706E0" w:rsidP="00B706E0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</w:p>
  <w:p w:rsidR="00B706E0" w:rsidRDefault="00B706E0" w:rsidP="00B706E0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</w:p>
  <w:p w:rsidR="00B706E0" w:rsidRDefault="00B706E0" w:rsidP="00B706E0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</w:p>
  <w:p w:rsidR="00B706E0" w:rsidRDefault="00B706E0" w:rsidP="00B706E0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</w:p>
  <w:p w:rsidR="00B706E0" w:rsidRPr="00820F42" w:rsidRDefault="00B706E0" w:rsidP="00B706E0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  <w:r w:rsidRPr="00820F42">
      <w:rPr>
        <w:rFonts w:cs="Arial"/>
        <w:b/>
        <w:sz w:val="16"/>
        <w:szCs w:val="18"/>
        <w:lang w:bidi="pt-BR"/>
      </w:rPr>
      <w:t>MINISTÉRIO DA ECONOMIA</w:t>
    </w:r>
  </w:p>
  <w:p w:rsidR="00B706E0" w:rsidRPr="00820F42" w:rsidRDefault="00B706E0" w:rsidP="00B706E0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  <w:r w:rsidRPr="00820F42">
      <w:rPr>
        <w:rFonts w:cs="Arial"/>
        <w:b/>
        <w:sz w:val="16"/>
        <w:szCs w:val="18"/>
        <w:lang w:bidi="pt-BR"/>
      </w:rPr>
      <w:t>SECRETARIA DE GESTAO CORPORATIVA</w:t>
    </w:r>
  </w:p>
  <w:p w:rsidR="00B706E0" w:rsidRPr="00820F42" w:rsidRDefault="00B706E0" w:rsidP="00B706E0">
    <w:pPr>
      <w:widowControl w:val="0"/>
      <w:autoSpaceDE w:val="0"/>
      <w:autoSpaceDN w:val="0"/>
      <w:jc w:val="center"/>
      <w:rPr>
        <w:rFonts w:cs="Arial"/>
        <w:b/>
        <w:bCs/>
        <w:sz w:val="16"/>
        <w:szCs w:val="18"/>
        <w:lang w:bidi="pt-BR"/>
      </w:rPr>
    </w:pPr>
    <w:r w:rsidRPr="00820F42">
      <w:rPr>
        <w:rFonts w:cs="Arial"/>
        <w:b/>
        <w:sz w:val="16"/>
        <w:szCs w:val="18"/>
        <w:lang w:bidi="pt-BR"/>
      </w:rPr>
      <w:t>GERENCIA REGIONAL DE ADMINISTRAÇÃO DO MINISTÉRIO DA ECONOMIA EM MS</w:t>
    </w:r>
  </w:p>
  <w:p w:rsidR="00722EF1" w:rsidRPr="00B706E0" w:rsidRDefault="00B706E0" w:rsidP="00B706E0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  <w:r w:rsidRPr="00820F42">
      <w:rPr>
        <w:rFonts w:cs="Arial"/>
        <w:b/>
        <w:sz w:val="16"/>
        <w:szCs w:val="18"/>
        <w:lang w:bidi="pt-BR"/>
      </w:rPr>
      <w:t>Rua Pimenta Bueno, 139, Bairro Amambaí, CEP: 79005-020, Campo Grande</w:t>
    </w:r>
    <w:r>
      <w:rPr>
        <w:rFonts w:cs="Arial"/>
        <w:b/>
        <w:sz w:val="16"/>
        <w:szCs w:val="18"/>
        <w:lang w:bidi="pt-BR"/>
      </w:rPr>
      <w:t xml:space="preserve"> </w:t>
    </w:r>
    <w:r w:rsidRPr="00820F42">
      <w:rPr>
        <w:rFonts w:cs="Arial"/>
        <w:b/>
        <w:sz w:val="16"/>
        <w:szCs w:val="18"/>
        <w:lang w:bidi="pt-BR"/>
      </w:rPr>
      <w:t>-</w:t>
    </w:r>
    <w:r>
      <w:rPr>
        <w:rFonts w:cs="Arial"/>
        <w:b/>
        <w:sz w:val="16"/>
        <w:szCs w:val="18"/>
        <w:lang w:bidi="pt-BR"/>
      </w:rPr>
      <w:t xml:space="preserve"> </w:t>
    </w:r>
    <w:r w:rsidRPr="00820F42">
      <w:rPr>
        <w:rFonts w:cs="Arial"/>
        <w:b/>
        <w:sz w:val="16"/>
        <w:szCs w:val="18"/>
        <w:lang w:bidi="pt-BR"/>
      </w:rPr>
      <w:t>MS.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736848"/>
    <w:multiLevelType w:val="multilevel"/>
    <w:tmpl w:val="EB106D8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theme="majorBidi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1D552C"/>
    <w:multiLevelType w:val="hybridMultilevel"/>
    <w:tmpl w:val="39F85A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A6AE0"/>
    <w:multiLevelType w:val="multilevel"/>
    <w:tmpl w:val="EB106D8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theme="majorBidi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2212F00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abstractNum w:abstractNumId="5" w15:restartNumberingAfterBreak="0">
    <w:nsid w:val="12353745"/>
    <w:multiLevelType w:val="hybridMultilevel"/>
    <w:tmpl w:val="460A5E1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D0A01"/>
    <w:multiLevelType w:val="multilevel"/>
    <w:tmpl w:val="E3B054C2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00" w:hanging="1800"/>
      </w:pPr>
      <w:rPr>
        <w:rFonts w:hint="default"/>
      </w:rPr>
    </w:lvl>
  </w:abstractNum>
  <w:abstractNum w:abstractNumId="7" w15:restartNumberingAfterBreak="0">
    <w:nsid w:val="1ABB3661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abstractNum w:abstractNumId="8" w15:restartNumberingAfterBreak="0">
    <w:nsid w:val="1D4A6247"/>
    <w:multiLevelType w:val="hybridMultilevel"/>
    <w:tmpl w:val="25F6D2E4"/>
    <w:lvl w:ilvl="0" w:tplc="300E11D2">
      <w:start w:val="1"/>
      <w:numFmt w:val="decimal"/>
      <w:lvlText w:val="%1."/>
      <w:lvlJc w:val="left"/>
      <w:pPr>
        <w:ind w:left="942" w:hanging="240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pt-BR" w:eastAsia="pt-BR" w:bidi="pt-BR"/>
      </w:rPr>
    </w:lvl>
    <w:lvl w:ilvl="1" w:tplc="FB82697A">
      <w:numFmt w:val="bullet"/>
      <w:lvlText w:val="•"/>
      <w:lvlJc w:val="left"/>
      <w:pPr>
        <w:ind w:left="1902" w:hanging="240"/>
      </w:pPr>
      <w:rPr>
        <w:rFonts w:hint="default"/>
        <w:lang w:val="pt-BR" w:eastAsia="pt-BR" w:bidi="pt-BR"/>
      </w:rPr>
    </w:lvl>
    <w:lvl w:ilvl="2" w:tplc="09E63C4E">
      <w:numFmt w:val="bullet"/>
      <w:lvlText w:val="•"/>
      <w:lvlJc w:val="left"/>
      <w:pPr>
        <w:ind w:left="2865" w:hanging="240"/>
      </w:pPr>
      <w:rPr>
        <w:rFonts w:hint="default"/>
        <w:lang w:val="pt-BR" w:eastAsia="pt-BR" w:bidi="pt-BR"/>
      </w:rPr>
    </w:lvl>
    <w:lvl w:ilvl="3" w:tplc="04F20E8A">
      <w:numFmt w:val="bullet"/>
      <w:lvlText w:val="•"/>
      <w:lvlJc w:val="left"/>
      <w:pPr>
        <w:ind w:left="3827" w:hanging="240"/>
      </w:pPr>
      <w:rPr>
        <w:rFonts w:hint="default"/>
        <w:lang w:val="pt-BR" w:eastAsia="pt-BR" w:bidi="pt-BR"/>
      </w:rPr>
    </w:lvl>
    <w:lvl w:ilvl="4" w:tplc="1882B524">
      <w:numFmt w:val="bullet"/>
      <w:lvlText w:val="•"/>
      <w:lvlJc w:val="left"/>
      <w:pPr>
        <w:ind w:left="4790" w:hanging="240"/>
      </w:pPr>
      <w:rPr>
        <w:rFonts w:hint="default"/>
        <w:lang w:val="pt-BR" w:eastAsia="pt-BR" w:bidi="pt-BR"/>
      </w:rPr>
    </w:lvl>
    <w:lvl w:ilvl="5" w:tplc="BD40B0C0">
      <w:numFmt w:val="bullet"/>
      <w:lvlText w:val="•"/>
      <w:lvlJc w:val="left"/>
      <w:pPr>
        <w:ind w:left="5753" w:hanging="240"/>
      </w:pPr>
      <w:rPr>
        <w:rFonts w:hint="default"/>
        <w:lang w:val="pt-BR" w:eastAsia="pt-BR" w:bidi="pt-BR"/>
      </w:rPr>
    </w:lvl>
    <w:lvl w:ilvl="6" w:tplc="26308ABA">
      <w:numFmt w:val="bullet"/>
      <w:lvlText w:val="•"/>
      <w:lvlJc w:val="left"/>
      <w:pPr>
        <w:ind w:left="6715" w:hanging="240"/>
      </w:pPr>
      <w:rPr>
        <w:rFonts w:hint="default"/>
        <w:lang w:val="pt-BR" w:eastAsia="pt-BR" w:bidi="pt-BR"/>
      </w:rPr>
    </w:lvl>
    <w:lvl w:ilvl="7" w:tplc="A6187CC8">
      <w:numFmt w:val="bullet"/>
      <w:lvlText w:val="•"/>
      <w:lvlJc w:val="left"/>
      <w:pPr>
        <w:ind w:left="7678" w:hanging="240"/>
      </w:pPr>
      <w:rPr>
        <w:rFonts w:hint="default"/>
        <w:lang w:val="pt-BR" w:eastAsia="pt-BR" w:bidi="pt-BR"/>
      </w:rPr>
    </w:lvl>
    <w:lvl w:ilvl="8" w:tplc="733E9974">
      <w:numFmt w:val="bullet"/>
      <w:lvlText w:val="•"/>
      <w:lvlJc w:val="left"/>
      <w:pPr>
        <w:ind w:left="8641" w:hanging="240"/>
      </w:pPr>
      <w:rPr>
        <w:rFonts w:hint="default"/>
        <w:lang w:val="pt-BR" w:eastAsia="pt-BR" w:bidi="pt-BR"/>
      </w:rPr>
    </w:lvl>
  </w:abstractNum>
  <w:abstractNum w:abstractNumId="9" w15:restartNumberingAfterBreak="0">
    <w:nsid w:val="1D5C100D"/>
    <w:multiLevelType w:val="multilevel"/>
    <w:tmpl w:val="EB106D8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theme="majorBidi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DE80EF8"/>
    <w:multiLevelType w:val="multilevel"/>
    <w:tmpl w:val="E22C5F74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7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11" w15:restartNumberingAfterBreak="0">
    <w:nsid w:val="1FEF3D01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abstractNum w:abstractNumId="12" w15:restartNumberingAfterBreak="0">
    <w:nsid w:val="202F73FB"/>
    <w:multiLevelType w:val="multilevel"/>
    <w:tmpl w:val="45FE7BDE"/>
    <w:lvl w:ilvl="0">
      <w:start w:val="7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90" w:hanging="76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615" w:hanging="76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040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3" w15:restartNumberingAfterBreak="0">
    <w:nsid w:val="223A48DF"/>
    <w:multiLevelType w:val="multilevel"/>
    <w:tmpl w:val="263AC3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4" w15:restartNumberingAfterBreak="0">
    <w:nsid w:val="22C105D8"/>
    <w:multiLevelType w:val="hybridMultilevel"/>
    <w:tmpl w:val="503C72F0"/>
    <w:lvl w:ilvl="0" w:tplc="6526F7A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406999"/>
    <w:multiLevelType w:val="hybridMultilevel"/>
    <w:tmpl w:val="648A6500"/>
    <w:lvl w:ilvl="0" w:tplc="727EAB7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DDF07EE"/>
    <w:multiLevelType w:val="multilevel"/>
    <w:tmpl w:val="40880F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CC768A9"/>
    <w:multiLevelType w:val="multilevel"/>
    <w:tmpl w:val="EB106D8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theme="majorBidi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EE35AAB"/>
    <w:multiLevelType w:val="multilevel"/>
    <w:tmpl w:val="4DBCBD1C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F1000E7"/>
    <w:multiLevelType w:val="multilevel"/>
    <w:tmpl w:val="EF8428E2"/>
    <w:lvl w:ilvl="0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2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0A71746"/>
    <w:multiLevelType w:val="hybridMultilevel"/>
    <w:tmpl w:val="86A4E2B4"/>
    <w:lvl w:ilvl="0" w:tplc="D78E0C50">
      <w:start w:val="1"/>
      <w:numFmt w:val="lowerLetter"/>
      <w:lvlText w:val="%1)"/>
      <w:lvlJc w:val="left"/>
      <w:pPr>
        <w:ind w:left="942" w:hanging="27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BR" w:eastAsia="pt-BR" w:bidi="pt-BR"/>
      </w:rPr>
    </w:lvl>
    <w:lvl w:ilvl="1" w:tplc="C026E3C6">
      <w:start w:val="1"/>
      <w:numFmt w:val="decimal"/>
      <w:lvlText w:val="%2."/>
      <w:lvlJc w:val="left"/>
      <w:pPr>
        <w:ind w:left="2314" w:hanging="24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pt-BR" w:eastAsia="pt-BR" w:bidi="pt-BR"/>
      </w:rPr>
    </w:lvl>
    <w:lvl w:ilvl="2" w:tplc="E13A0D6C">
      <w:numFmt w:val="none"/>
      <w:lvlText w:val=""/>
      <w:lvlJc w:val="left"/>
      <w:pPr>
        <w:tabs>
          <w:tab w:val="num" w:pos="360"/>
        </w:tabs>
      </w:pPr>
    </w:lvl>
    <w:lvl w:ilvl="3" w:tplc="2F2617C0">
      <w:numFmt w:val="bullet"/>
      <w:lvlText w:val="•"/>
      <w:lvlJc w:val="left"/>
      <w:pPr>
        <w:ind w:left="4152" w:hanging="437"/>
      </w:pPr>
      <w:rPr>
        <w:rFonts w:hint="default"/>
        <w:lang w:val="pt-BR" w:eastAsia="pt-BR" w:bidi="pt-BR"/>
      </w:rPr>
    </w:lvl>
    <w:lvl w:ilvl="4" w:tplc="99C0BF82">
      <w:numFmt w:val="bullet"/>
      <w:lvlText w:val="•"/>
      <w:lvlJc w:val="left"/>
      <w:pPr>
        <w:ind w:left="5068" w:hanging="437"/>
      </w:pPr>
      <w:rPr>
        <w:rFonts w:hint="default"/>
        <w:lang w:val="pt-BR" w:eastAsia="pt-BR" w:bidi="pt-BR"/>
      </w:rPr>
    </w:lvl>
    <w:lvl w:ilvl="5" w:tplc="56B60EA4">
      <w:numFmt w:val="bullet"/>
      <w:lvlText w:val="•"/>
      <w:lvlJc w:val="left"/>
      <w:pPr>
        <w:ind w:left="5985" w:hanging="437"/>
      </w:pPr>
      <w:rPr>
        <w:rFonts w:hint="default"/>
        <w:lang w:val="pt-BR" w:eastAsia="pt-BR" w:bidi="pt-BR"/>
      </w:rPr>
    </w:lvl>
    <w:lvl w:ilvl="6" w:tplc="13F630A8">
      <w:numFmt w:val="bullet"/>
      <w:lvlText w:val="•"/>
      <w:lvlJc w:val="left"/>
      <w:pPr>
        <w:ind w:left="6901" w:hanging="437"/>
      </w:pPr>
      <w:rPr>
        <w:rFonts w:hint="default"/>
        <w:lang w:val="pt-BR" w:eastAsia="pt-BR" w:bidi="pt-BR"/>
      </w:rPr>
    </w:lvl>
    <w:lvl w:ilvl="7" w:tplc="FC0859D4">
      <w:numFmt w:val="bullet"/>
      <w:lvlText w:val="•"/>
      <w:lvlJc w:val="left"/>
      <w:pPr>
        <w:ind w:left="7817" w:hanging="437"/>
      </w:pPr>
      <w:rPr>
        <w:rFonts w:hint="default"/>
        <w:lang w:val="pt-BR" w:eastAsia="pt-BR" w:bidi="pt-BR"/>
      </w:rPr>
    </w:lvl>
    <w:lvl w:ilvl="8" w:tplc="9D8C7586">
      <w:numFmt w:val="bullet"/>
      <w:lvlText w:val="•"/>
      <w:lvlJc w:val="left"/>
      <w:pPr>
        <w:ind w:left="8733" w:hanging="437"/>
      </w:pPr>
      <w:rPr>
        <w:rFonts w:hint="default"/>
        <w:lang w:val="pt-BR" w:eastAsia="pt-BR" w:bidi="pt-BR"/>
      </w:rPr>
    </w:lvl>
  </w:abstractNum>
  <w:abstractNum w:abstractNumId="21" w15:restartNumberingAfterBreak="0">
    <w:nsid w:val="42DD5D82"/>
    <w:multiLevelType w:val="multilevel"/>
    <w:tmpl w:val="E6EC8ADE"/>
    <w:lvl w:ilvl="0">
      <w:start w:val="8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8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6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44" w:hanging="1800"/>
      </w:pPr>
      <w:rPr>
        <w:rFonts w:hint="default"/>
      </w:rPr>
    </w:lvl>
  </w:abstractNum>
  <w:abstractNum w:abstractNumId="22" w15:restartNumberingAfterBreak="0">
    <w:nsid w:val="4926066C"/>
    <w:multiLevelType w:val="multilevel"/>
    <w:tmpl w:val="F4A4E4C2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59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92" w:hanging="1800"/>
      </w:pPr>
      <w:rPr>
        <w:rFonts w:hint="default"/>
      </w:rPr>
    </w:lvl>
  </w:abstractNum>
  <w:abstractNum w:abstractNumId="23" w15:restartNumberingAfterBreak="0">
    <w:nsid w:val="4A7E0A54"/>
    <w:multiLevelType w:val="hybridMultilevel"/>
    <w:tmpl w:val="C070155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53436A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abstractNum w:abstractNumId="25" w15:restartNumberingAfterBreak="0">
    <w:nsid w:val="54D771D8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abstractNum w:abstractNumId="26" w15:restartNumberingAfterBreak="0">
    <w:nsid w:val="56AD74EC"/>
    <w:multiLevelType w:val="hybridMultilevel"/>
    <w:tmpl w:val="E5548CA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786D39"/>
    <w:multiLevelType w:val="hybridMultilevel"/>
    <w:tmpl w:val="4502B3E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235CFA"/>
    <w:multiLevelType w:val="multilevel"/>
    <w:tmpl w:val="42984D5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BAD35FF"/>
    <w:multiLevelType w:val="hybridMultilevel"/>
    <w:tmpl w:val="613CD8FE"/>
    <w:lvl w:ilvl="0" w:tplc="0416000F">
      <w:start w:val="1"/>
      <w:numFmt w:val="decimal"/>
      <w:lvlText w:val="%1."/>
      <w:lvlJc w:val="left"/>
      <w:pPr>
        <w:ind w:left="1467" w:hanging="360"/>
      </w:pPr>
    </w:lvl>
    <w:lvl w:ilvl="1" w:tplc="04160019" w:tentative="1">
      <w:start w:val="1"/>
      <w:numFmt w:val="lowerLetter"/>
      <w:lvlText w:val="%2."/>
      <w:lvlJc w:val="left"/>
      <w:pPr>
        <w:ind w:left="2187" w:hanging="360"/>
      </w:pPr>
    </w:lvl>
    <w:lvl w:ilvl="2" w:tplc="0416001B" w:tentative="1">
      <w:start w:val="1"/>
      <w:numFmt w:val="lowerRoman"/>
      <w:lvlText w:val="%3."/>
      <w:lvlJc w:val="right"/>
      <w:pPr>
        <w:ind w:left="2907" w:hanging="180"/>
      </w:pPr>
    </w:lvl>
    <w:lvl w:ilvl="3" w:tplc="0416000F" w:tentative="1">
      <w:start w:val="1"/>
      <w:numFmt w:val="decimal"/>
      <w:lvlText w:val="%4."/>
      <w:lvlJc w:val="left"/>
      <w:pPr>
        <w:ind w:left="3627" w:hanging="360"/>
      </w:pPr>
    </w:lvl>
    <w:lvl w:ilvl="4" w:tplc="04160019" w:tentative="1">
      <w:start w:val="1"/>
      <w:numFmt w:val="lowerLetter"/>
      <w:lvlText w:val="%5."/>
      <w:lvlJc w:val="left"/>
      <w:pPr>
        <w:ind w:left="4347" w:hanging="360"/>
      </w:pPr>
    </w:lvl>
    <w:lvl w:ilvl="5" w:tplc="0416001B" w:tentative="1">
      <w:start w:val="1"/>
      <w:numFmt w:val="lowerRoman"/>
      <w:lvlText w:val="%6."/>
      <w:lvlJc w:val="right"/>
      <w:pPr>
        <w:ind w:left="5067" w:hanging="180"/>
      </w:pPr>
    </w:lvl>
    <w:lvl w:ilvl="6" w:tplc="0416000F" w:tentative="1">
      <w:start w:val="1"/>
      <w:numFmt w:val="decimal"/>
      <w:lvlText w:val="%7."/>
      <w:lvlJc w:val="left"/>
      <w:pPr>
        <w:ind w:left="5787" w:hanging="360"/>
      </w:pPr>
    </w:lvl>
    <w:lvl w:ilvl="7" w:tplc="04160019" w:tentative="1">
      <w:start w:val="1"/>
      <w:numFmt w:val="lowerLetter"/>
      <w:lvlText w:val="%8."/>
      <w:lvlJc w:val="left"/>
      <w:pPr>
        <w:ind w:left="6507" w:hanging="360"/>
      </w:pPr>
    </w:lvl>
    <w:lvl w:ilvl="8" w:tplc="0416001B" w:tentative="1">
      <w:start w:val="1"/>
      <w:numFmt w:val="lowerRoman"/>
      <w:lvlText w:val="%9."/>
      <w:lvlJc w:val="right"/>
      <w:pPr>
        <w:ind w:left="7227" w:hanging="180"/>
      </w:pPr>
    </w:lvl>
  </w:abstractNum>
  <w:abstractNum w:abstractNumId="30" w15:restartNumberingAfterBreak="0">
    <w:nsid w:val="5E4E1152"/>
    <w:multiLevelType w:val="hybridMultilevel"/>
    <w:tmpl w:val="50E017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5A2AD6"/>
    <w:multiLevelType w:val="multilevel"/>
    <w:tmpl w:val="E3B054C2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00" w:hanging="1800"/>
      </w:pPr>
      <w:rPr>
        <w:rFonts w:hint="default"/>
      </w:rPr>
    </w:lvl>
  </w:abstractNum>
  <w:abstractNum w:abstractNumId="32" w15:restartNumberingAfterBreak="0">
    <w:nsid w:val="61DD361E"/>
    <w:multiLevelType w:val="multilevel"/>
    <w:tmpl w:val="22404596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64666556"/>
    <w:multiLevelType w:val="hybridMultilevel"/>
    <w:tmpl w:val="5E2C192C"/>
    <w:lvl w:ilvl="0" w:tplc="F48A11F8">
      <w:start w:val="1"/>
      <w:numFmt w:val="decimal"/>
      <w:lvlText w:val="%1."/>
      <w:lvlJc w:val="left"/>
      <w:pPr>
        <w:ind w:left="1088" w:hanging="341"/>
      </w:pPr>
      <w:rPr>
        <w:rFonts w:ascii="Times New Roman" w:eastAsia="Times New Roman" w:hAnsi="Times New Roman" w:cs="Times New Roman" w:hint="default"/>
        <w:spacing w:val="-24"/>
        <w:w w:val="16"/>
        <w:sz w:val="24"/>
        <w:szCs w:val="24"/>
        <w:lang w:val="pt-BR" w:eastAsia="pt-BR" w:bidi="pt-BR"/>
      </w:rPr>
    </w:lvl>
    <w:lvl w:ilvl="1" w:tplc="BE5C4594">
      <w:numFmt w:val="bullet"/>
      <w:lvlText w:val="•"/>
      <w:lvlJc w:val="left"/>
      <w:pPr>
        <w:ind w:left="2028" w:hanging="341"/>
      </w:pPr>
      <w:rPr>
        <w:lang w:val="pt-BR" w:eastAsia="pt-BR" w:bidi="pt-BR"/>
      </w:rPr>
    </w:lvl>
    <w:lvl w:ilvl="2" w:tplc="C04CD4DC">
      <w:numFmt w:val="bullet"/>
      <w:lvlText w:val="•"/>
      <w:lvlJc w:val="left"/>
      <w:pPr>
        <w:ind w:left="2977" w:hanging="341"/>
      </w:pPr>
      <w:rPr>
        <w:lang w:val="pt-BR" w:eastAsia="pt-BR" w:bidi="pt-BR"/>
      </w:rPr>
    </w:lvl>
    <w:lvl w:ilvl="3" w:tplc="AD5C19AA">
      <w:numFmt w:val="bullet"/>
      <w:lvlText w:val="•"/>
      <w:lvlJc w:val="left"/>
      <w:pPr>
        <w:ind w:left="3925" w:hanging="341"/>
      </w:pPr>
      <w:rPr>
        <w:lang w:val="pt-BR" w:eastAsia="pt-BR" w:bidi="pt-BR"/>
      </w:rPr>
    </w:lvl>
    <w:lvl w:ilvl="4" w:tplc="06CAC89C">
      <w:numFmt w:val="bullet"/>
      <w:lvlText w:val="•"/>
      <w:lvlJc w:val="left"/>
      <w:pPr>
        <w:ind w:left="4874" w:hanging="341"/>
      </w:pPr>
      <w:rPr>
        <w:lang w:val="pt-BR" w:eastAsia="pt-BR" w:bidi="pt-BR"/>
      </w:rPr>
    </w:lvl>
    <w:lvl w:ilvl="5" w:tplc="8A94CC3A">
      <w:numFmt w:val="bullet"/>
      <w:lvlText w:val="•"/>
      <w:lvlJc w:val="left"/>
      <w:pPr>
        <w:ind w:left="5823" w:hanging="341"/>
      </w:pPr>
      <w:rPr>
        <w:lang w:val="pt-BR" w:eastAsia="pt-BR" w:bidi="pt-BR"/>
      </w:rPr>
    </w:lvl>
    <w:lvl w:ilvl="6" w:tplc="5F085426">
      <w:numFmt w:val="bullet"/>
      <w:lvlText w:val="•"/>
      <w:lvlJc w:val="left"/>
      <w:pPr>
        <w:ind w:left="6771" w:hanging="341"/>
      </w:pPr>
      <w:rPr>
        <w:lang w:val="pt-BR" w:eastAsia="pt-BR" w:bidi="pt-BR"/>
      </w:rPr>
    </w:lvl>
    <w:lvl w:ilvl="7" w:tplc="CD1C6A1A">
      <w:numFmt w:val="bullet"/>
      <w:lvlText w:val="•"/>
      <w:lvlJc w:val="left"/>
      <w:pPr>
        <w:ind w:left="7720" w:hanging="341"/>
      </w:pPr>
      <w:rPr>
        <w:lang w:val="pt-BR" w:eastAsia="pt-BR" w:bidi="pt-BR"/>
      </w:rPr>
    </w:lvl>
    <w:lvl w:ilvl="8" w:tplc="D354BC30">
      <w:numFmt w:val="bullet"/>
      <w:lvlText w:val="•"/>
      <w:lvlJc w:val="left"/>
      <w:pPr>
        <w:ind w:left="8669" w:hanging="341"/>
      </w:pPr>
      <w:rPr>
        <w:lang w:val="pt-BR" w:eastAsia="pt-BR" w:bidi="pt-BR"/>
      </w:rPr>
    </w:lvl>
  </w:abstractNum>
  <w:abstractNum w:abstractNumId="34" w15:restartNumberingAfterBreak="0">
    <w:nsid w:val="65CA4A45"/>
    <w:multiLevelType w:val="hybridMultilevel"/>
    <w:tmpl w:val="503C72F0"/>
    <w:lvl w:ilvl="0" w:tplc="6526F7A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D215A63"/>
    <w:multiLevelType w:val="multilevel"/>
    <w:tmpl w:val="EB106D8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theme="majorBidi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7375622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abstractNum w:abstractNumId="37" w15:restartNumberingAfterBreak="0">
    <w:nsid w:val="7962084D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abstractNum w:abstractNumId="38" w15:restartNumberingAfterBreak="0">
    <w:nsid w:val="7A056C47"/>
    <w:multiLevelType w:val="multilevel"/>
    <w:tmpl w:val="6B749E26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9" w15:restartNumberingAfterBreak="0">
    <w:nsid w:val="7ADD32D2"/>
    <w:multiLevelType w:val="multilevel"/>
    <w:tmpl w:val="0DAA8BC8"/>
    <w:lvl w:ilvl="0">
      <w:start w:val="1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84" w:hanging="54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40" w15:restartNumberingAfterBreak="0">
    <w:nsid w:val="7B484E56"/>
    <w:multiLevelType w:val="multilevel"/>
    <w:tmpl w:val="4F447B0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CF33B73"/>
    <w:multiLevelType w:val="hybridMultilevel"/>
    <w:tmpl w:val="C070155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050D00"/>
    <w:multiLevelType w:val="multilevel"/>
    <w:tmpl w:val="D3E82966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E5D093D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num w:numId="1">
    <w:abstractNumId w:val="9"/>
  </w:num>
  <w:num w:numId="2">
    <w:abstractNumId w:val="0"/>
  </w:num>
  <w:num w:numId="3">
    <w:abstractNumId w:val="19"/>
  </w:num>
  <w:num w:numId="4">
    <w:abstractNumId w:val="40"/>
  </w:num>
  <w:num w:numId="5">
    <w:abstractNumId w:val="16"/>
  </w:num>
  <w:num w:numId="6">
    <w:abstractNumId w:val="10"/>
  </w:num>
  <w:num w:numId="7">
    <w:abstractNumId w:val="12"/>
  </w:num>
  <w:num w:numId="8">
    <w:abstractNumId w:val="38"/>
  </w:num>
  <w:num w:numId="9">
    <w:abstractNumId w:val="13"/>
  </w:num>
  <w:num w:numId="10">
    <w:abstractNumId w:val="21"/>
  </w:num>
  <w:num w:numId="11">
    <w:abstractNumId w:val="6"/>
  </w:num>
  <w:num w:numId="12">
    <w:abstractNumId w:val="42"/>
  </w:num>
  <w:num w:numId="13">
    <w:abstractNumId w:val="15"/>
  </w:num>
  <w:num w:numId="14">
    <w:abstractNumId w:val="22"/>
  </w:num>
  <w:num w:numId="15">
    <w:abstractNumId w:val="39"/>
  </w:num>
  <w:num w:numId="16">
    <w:abstractNumId w:val="43"/>
  </w:num>
  <w:num w:numId="17">
    <w:abstractNumId w:val="24"/>
  </w:num>
  <w:num w:numId="18">
    <w:abstractNumId w:val="7"/>
  </w:num>
  <w:num w:numId="19">
    <w:abstractNumId w:val="36"/>
  </w:num>
  <w:num w:numId="20">
    <w:abstractNumId w:val="4"/>
  </w:num>
  <w:num w:numId="21">
    <w:abstractNumId w:val="25"/>
  </w:num>
  <w:num w:numId="22">
    <w:abstractNumId w:val="11"/>
  </w:num>
  <w:num w:numId="23">
    <w:abstractNumId w:val="37"/>
  </w:num>
  <w:num w:numId="24">
    <w:abstractNumId w:val="28"/>
  </w:num>
  <w:num w:numId="25">
    <w:abstractNumId w:val="27"/>
  </w:num>
  <w:num w:numId="26">
    <w:abstractNumId w:val="5"/>
  </w:num>
  <w:num w:numId="27">
    <w:abstractNumId w:val="26"/>
  </w:num>
  <w:num w:numId="28">
    <w:abstractNumId w:val="14"/>
  </w:num>
  <w:num w:numId="29">
    <w:abstractNumId w:val="2"/>
  </w:num>
  <w:num w:numId="30">
    <w:abstractNumId w:val="23"/>
  </w:num>
  <w:num w:numId="31">
    <w:abstractNumId w:val="41"/>
  </w:num>
  <w:num w:numId="32">
    <w:abstractNumId w:val="34"/>
  </w:num>
  <w:num w:numId="33">
    <w:abstractNumId w:val="1"/>
  </w:num>
  <w:num w:numId="34">
    <w:abstractNumId w:val="35"/>
  </w:num>
  <w:num w:numId="35">
    <w:abstractNumId w:val="32"/>
  </w:num>
  <w:num w:numId="36">
    <w:abstractNumId w:val="3"/>
  </w:num>
  <w:num w:numId="37">
    <w:abstractNumId w:val="17"/>
  </w:num>
  <w:num w:numId="38">
    <w:abstractNumId w:val="8"/>
  </w:num>
  <w:num w:numId="39">
    <w:abstractNumId w:val="31"/>
  </w:num>
  <w:num w:numId="40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9"/>
  </w:num>
  <w:num w:numId="42">
    <w:abstractNumId w:val="20"/>
  </w:num>
  <w:num w:numId="43">
    <w:abstractNumId w:val="18"/>
  </w:num>
  <w:num w:numId="4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3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4BC"/>
    <w:rsid w:val="000000F0"/>
    <w:rsid w:val="0000236D"/>
    <w:rsid w:val="0000271B"/>
    <w:rsid w:val="00003298"/>
    <w:rsid w:val="0000728A"/>
    <w:rsid w:val="000073F3"/>
    <w:rsid w:val="00013601"/>
    <w:rsid w:val="0002055B"/>
    <w:rsid w:val="0002260C"/>
    <w:rsid w:val="00022F54"/>
    <w:rsid w:val="0002306D"/>
    <w:rsid w:val="000242C8"/>
    <w:rsid w:val="00025CCC"/>
    <w:rsid w:val="00027155"/>
    <w:rsid w:val="00027B46"/>
    <w:rsid w:val="000318BA"/>
    <w:rsid w:val="00031A67"/>
    <w:rsid w:val="00031E76"/>
    <w:rsid w:val="000322A8"/>
    <w:rsid w:val="000343B6"/>
    <w:rsid w:val="00034A29"/>
    <w:rsid w:val="00035226"/>
    <w:rsid w:val="00040957"/>
    <w:rsid w:val="00040D35"/>
    <w:rsid w:val="000417CE"/>
    <w:rsid w:val="000453DE"/>
    <w:rsid w:val="000470C1"/>
    <w:rsid w:val="0004723B"/>
    <w:rsid w:val="00047D73"/>
    <w:rsid w:val="000519FA"/>
    <w:rsid w:val="00054B3B"/>
    <w:rsid w:val="00055232"/>
    <w:rsid w:val="00056433"/>
    <w:rsid w:val="00057C42"/>
    <w:rsid w:val="00060414"/>
    <w:rsid w:val="00061177"/>
    <w:rsid w:val="00062853"/>
    <w:rsid w:val="000634FB"/>
    <w:rsid w:val="000637E8"/>
    <w:rsid w:val="00064B0B"/>
    <w:rsid w:val="00065226"/>
    <w:rsid w:val="0006537A"/>
    <w:rsid w:val="0006688C"/>
    <w:rsid w:val="000670EC"/>
    <w:rsid w:val="000677A2"/>
    <w:rsid w:val="00070375"/>
    <w:rsid w:val="00070EA5"/>
    <w:rsid w:val="00072DD5"/>
    <w:rsid w:val="000735BA"/>
    <w:rsid w:val="00076CBC"/>
    <w:rsid w:val="000779C7"/>
    <w:rsid w:val="00080402"/>
    <w:rsid w:val="00081098"/>
    <w:rsid w:val="000826B8"/>
    <w:rsid w:val="00083963"/>
    <w:rsid w:val="00084F02"/>
    <w:rsid w:val="00085BD4"/>
    <w:rsid w:val="00087EF2"/>
    <w:rsid w:val="00090F5D"/>
    <w:rsid w:val="0009216D"/>
    <w:rsid w:val="00092759"/>
    <w:rsid w:val="00093DDE"/>
    <w:rsid w:val="00094321"/>
    <w:rsid w:val="000953F3"/>
    <w:rsid w:val="000953FD"/>
    <w:rsid w:val="00097AED"/>
    <w:rsid w:val="000A102A"/>
    <w:rsid w:val="000A1A7B"/>
    <w:rsid w:val="000A1B88"/>
    <w:rsid w:val="000A23DA"/>
    <w:rsid w:val="000A674F"/>
    <w:rsid w:val="000A74BF"/>
    <w:rsid w:val="000B089D"/>
    <w:rsid w:val="000B4C8F"/>
    <w:rsid w:val="000B7B55"/>
    <w:rsid w:val="000C123B"/>
    <w:rsid w:val="000C21AD"/>
    <w:rsid w:val="000C2C16"/>
    <w:rsid w:val="000C5356"/>
    <w:rsid w:val="000C670A"/>
    <w:rsid w:val="000D0743"/>
    <w:rsid w:val="000D2AC3"/>
    <w:rsid w:val="000D4D3E"/>
    <w:rsid w:val="000E789C"/>
    <w:rsid w:val="000F085F"/>
    <w:rsid w:val="000F104D"/>
    <w:rsid w:val="000F1C1C"/>
    <w:rsid w:val="000F4088"/>
    <w:rsid w:val="000F4F96"/>
    <w:rsid w:val="000F5A07"/>
    <w:rsid w:val="00100990"/>
    <w:rsid w:val="001034DE"/>
    <w:rsid w:val="0010353F"/>
    <w:rsid w:val="00103CED"/>
    <w:rsid w:val="001056D6"/>
    <w:rsid w:val="00105707"/>
    <w:rsid w:val="001103FF"/>
    <w:rsid w:val="0011161F"/>
    <w:rsid w:val="00113E0B"/>
    <w:rsid w:val="00113EEB"/>
    <w:rsid w:val="00115386"/>
    <w:rsid w:val="00116869"/>
    <w:rsid w:val="0012018B"/>
    <w:rsid w:val="001219B0"/>
    <w:rsid w:val="00124990"/>
    <w:rsid w:val="00125CCF"/>
    <w:rsid w:val="0012744D"/>
    <w:rsid w:val="00127D78"/>
    <w:rsid w:val="001304C0"/>
    <w:rsid w:val="001315F2"/>
    <w:rsid w:val="00134480"/>
    <w:rsid w:val="00135D0A"/>
    <w:rsid w:val="001366C6"/>
    <w:rsid w:val="00137888"/>
    <w:rsid w:val="0014004B"/>
    <w:rsid w:val="0014089A"/>
    <w:rsid w:val="00140FF4"/>
    <w:rsid w:val="0014325E"/>
    <w:rsid w:val="00143B6D"/>
    <w:rsid w:val="00146BDF"/>
    <w:rsid w:val="00150295"/>
    <w:rsid w:val="001516EA"/>
    <w:rsid w:val="00152AA8"/>
    <w:rsid w:val="001532C7"/>
    <w:rsid w:val="00153428"/>
    <w:rsid w:val="00153D1F"/>
    <w:rsid w:val="00153E25"/>
    <w:rsid w:val="00154250"/>
    <w:rsid w:val="00154505"/>
    <w:rsid w:val="00156504"/>
    <w:rsid w:val="0015684D"/>
    <w:rsid w:val="00160226"/>
    <w:rsid w:val="00160BBD"/>
    <w:rsid w:val="00160DA4"/>
    <w:rsid w:val="00163F75"/>
    <w:rsid w:val="0016584A"/>
    <w:rsid w:val="001671CA"/>
    <w:rsid w:val="00170CE1"/>
    <w:rsid w:val="00174371"/>
    <w:rsid w:val="00174CAA"/>
    <w:rsid w:val="0017728C"/>
    <w:rsid w:val="001775D6"/>
    <w:rsid w:val="00177CD5"/>
    <w:rsid w:val="00180FA5"/>
    <w:rsid w:val="001817D2"/>
    <w:rsid w:val="0018218A"/>
    <w:rsid w:val="00184086"/>
    <w:rsid w:val="00184618"/>
    <w:rsid w:val="00186141"/>
    <w:rsid w:val="001904A8"/>
    <w:rsid w:val="00192093"/>
    <w:rsid w:val="00196F83"/>
    <w:rsid w:val="001A1732"/>
    <w:rsid w:val="001A200A"/>
    <w:rsid w:val="001A2CE9"/>
    <w:rsid w:val="001A3A05"/>
    <w:rsid w:val="001A3E18"/>
    <w:rsid w:val="001A5051"/>
    <w:rsid w:val="001A50E1"/>
    <w:rsid w:val="001B005B"/>
    <w:rsid w:val="001B1A80"/>
    <w:rsid w:val="001B1F6E"/>
    <w:rsid w:val="001B6E7F"/>
    <w:rsid w:val="001C3F32"/>
    <w:rsid w:val="001C48B6"/>
    <w:rsid w:val="001C4C04"/>
    <w:rsid w:val="001C5CD3"/>
    <w:rsid w:val="001C694F"/>
    <w:rsid w:val="001C721E"/>
    <w:rsid w:val="001D23ED"/>
    <w:rsid w:val="001D5D98"/>
    <w:rsid w:val="001D6B66"/>
    <w:rsid w:val="001D7B52"/>
    <w:rsid w:val="001E3AAF"/>
    <w:rsid w:val="001E3AF1"/>
    <w:rsid w:val="001F0A6E"/>
    <w:rsid w:val="001F39FA"/>
    <w:rsid w:val="001F3B8A"/>
    <w:rsid w:val="001F68FB"/>
    <w:rsid w:val="001F7448"/>
    <w:rsid w:val="00202364"/>
    <w:rsid w:val="00202A04"/>
    <w:rsid w:val="00203BD2"/>
    <w:rsid w:val="00205197"/>
    <w:rsid w:val="0020593D"/>
    <w:rsid w:val="002075E6"/>
    <w:rsid w:val="00207B98"/>
    <w:rsid w:val="00210001"/>
    <w:rsid w:val="0021106D"/>
    <w:rsid w:val="00221BA5"/>
    <w:rsid w:val="00222980"/>
    <w:rsid w:val="002236B2"/>
    <w:rsid w:val="002241A2"/>
    <w:rsid w:val="00231E9C"/>
    <w:rsid w:val="00232580"/>
    <w:rsid w:val="00233CB1"/>
    <w:rsid w:val="002361B2"/>
    <w:rsid w:val="00237AFE"/>
    <w:rsid w:val="00240B17"/>
    <w:rsid w:val="0024181D"/>
    <w:rsid w:val="00241D78"/>
    <w:rsid w:val="002457B5"/>
    <w:rsid w:val="00246DAE"/>
    <w:rsid w:val="002538B4"/>
    <w:rsid w:val="002538E3"/>
    <w:rsid w:val="00255907"/>
    <w:rsid w:val="00255C24"/>
    <w:rsid w:val="00260802"/>
    <w:rsid w:val="00262B8E"/>
    <w:rsid w:val="0026386A"/>
    <w:rsid w:val="00263BDB"/>
    <w:rsid w:val="00267125"/>
    <w:rsid w:val="00267B22"/>
    <w:rsid w:val="00270267"/>
    <w:rsid w:val="00270C74"/>
    <w:rsid w:val="00271CB6"/>
    <w:rsid w:val="0027301A"/>
    <w:rsid w:val="0027627D"/>
    <w:rsid w:val="00276ECC"/>
    <w:rsid w:val="00277FA1"/>
    <w:rsid w:val="00280A00"/>
    <w:rsid w:val="0028484F"/>
    <w:rsid w:val="00284B9C"/>
    <w:rsid w:val="00286B7F"/>
    <w:rsid w:val="0028765E"/>
    <w:rsid w:val="0029037D"/>
    <w:rsid w:val="00291936"/>
    <w:rsid w:val="002937D4"/>
    <w:rsid w:val="002A04BA"/>
    <w:rsid w:val="002A17C6"/>
    <w:rsid w:val="002A1DB9"/>
    <w:rsid w:val="002A4B3A"/>
    <w:rsid w:val="002A5B83"/>
    <w:rsid w:val="002A6BBA"/>
    <w:rsid w:val="002A78C7"/>
    <w:rsid w:val="002B5E72"/>
    <w:rsid w:val="002B781C"/>
    <w:rsid w:val="002C1924"/>
    <w:rsid w:val="002C2B1C"/>
    <w:rsid w:val="002C3E74"/>
    <w:rsid w:val="002C54C1"/>
    <w:rsid w:val="002C5DCE"/>
    <w:rsid w:val="002C661C"/>
    <w:rsid w:val="002D3320"/>
    <w:rsid w:val="002D6852"/>
    <w:rsid w:val="002D78B4"/>
    <w:rsid w:val="002D7C8E"/>
    <w:rsid w:val="002E0DF6"/>
    <w:rsid w:val="002E160F"/>
    <w:rsid w:val="002E3F91"/>
    <w:rsid w:val="002E4709"/>
    <w:rsid w:val="002E480D"/>
    <w:rsid w:val="002E5A9D"/>
    <w:rsid w:val="002E5F6B"/>
    <w:rsid w:val="002E5FBB"/>
    <w:rsid w:val="002E7C0B"/>
    <w:rsid w:val="002F084D"/>
    <w:rsid w:val="002F302B"/>
    <w:rsid w:val="002F308B"/>
    <w:rsid w:val="002F5059"/>
    <w:rsid w:val="002F697B"/>
    <w:rsid w:val="00300996"/>
    <w:rsid w:val="00301636"/>
    <w:rsid w:val="00310B4A"/>
    <w:rsid w:val="00313557"/>
    <w:rsid w:val="00314264"/>
    <w:rsid w:val="003238C3"/>
    <w:rsid w:val="00324BCD"/>
    <w:rsid w:val="00324F30"/>
    <w:rsid w:val="00325023"/>
    <w:rsid w:val="0032540F"/>
    <w:rsid w:val="00325FD8"/>
    <w:rsid w:val="003265B9"/>
    <w:rsid w:val="00327232"/>
    <w:rsid w:val="00331182"/>
    <w:rsid w:val="00331772"/>
    <w:rsid w:val="00331832"/>
    <w:rsid w:val="00334F66"/>
    <w:rsid w:val="0033678D"/>
    <w:rsid w:val="003370EA"/>
    <w:rsid w:val="00340EE0"/>
    <w:rsid w:val="00343032"/>
    <w:rsid w:val="00354046"/>
    <w:rsid w:val="003563AA"/>
    <w:rsid w:val="0035658A"/>
    <w:rsid w:val="00357C29"/>
    <w:rsid w:val="00362556"/>
    <w:rsid w:val="00364141"/>
    <w:rsid w:val="00364F27"/>
    <w:rsid w:val="00365F87"/>
    <w:rsid w:val="00367EF6"/>
    <w:rsid w:val="00373F2A"/>
    <w:rsid w:val="0037531A"/>
    <w:rsid w:val="003779A2"/>
    <w:rsid w:val="0038139C"/>
    <w:rsid w:val="00385641"/>
    <w:rsid w:val="00385C26"/>
    <w:rsid w:val="00386157"/>
    <w:rsid w:val="00386ADE"/>
    <w:rsid w:val="00391E14"/>
    <w:rsid w:val="003959F6"/>
    <w:rsid w:val="00396DE4"/>
    <w:rsid w:val="003A3CEC"/>
    <w:rsid w:val="003A4781"/>
    <w:rsid w:val="003A61FB"/>
    <w:rsid w:val="003A73C1"/>
    <w:rsid w:val="003B0427"/>
    <w:rsid w:val="003B2E63"/>
    <w:rsid w:val="003B4E01"/>
    <w:rsid w:val="003B6F2C"/>
    <w:rsid w:val="003B74E1"/>
    <w:rsid w:val="003B791E"/>
    <w:rsid w:val="003C0792"/>
    <w:rsid w:val="003C0AA6"/>
    <w:rsid w:val="003C4C35"/>
    <w:rsid w:val="003C57B2"/>
    <w:rsid w:val="003C609E"/>
    <w:rsid w:val="003C6275"/>
    <w:rsid w:val="003C7D22"/>
    <w:rsid w:val="003D0C24"/>
    <w:rsid w:val="003D7380"/>
    <w:rsid w:val="003E2706"/>
    <w:rsid w:val="003E4927"/>
    <w:rsid w:val="003E4D76"/>
    <w:rsid w:val="003E55B1"/>
    <w:rsid w:val="003E648B"/>
    <w:rsid w:val="003E673B"/>
    <w:rsid w:val="003F004A"/>
    <w:rsid w:val="003F072F"/>
    <w:rsid w:val="003F1437"/>
    <w:rsid w:val="003F185C"/>
    <w:rsid w:val="003F34C5"/>
    <w:rsid w:val="003F36A3"/>
    <w:rsid w:val="003F4C65"/>
    <w:rsid w:val="003F75E0"/>
    <w:rsid w:val="00400200"/>
    <w:rsid w:val="00402AD0"/>
    <w:rsid w:val="004036D6"/>
    <w:rsid w:val="0040443F"/>
    <w:rsid w:val="004053E1"/>
    <w:rsid w:val="0040650D"/>
    <w:rsid w:val="0040761F"/>
    <w:rsid w:val="00407F1C"/>
    <w:rsid w:val="004122CB"/>
    <w:rsid w:val="00415D0B"/>
    <w:rsid w:val="00415F27"/>
    <w:rsid w:val="00416A59"/>
    <w:rsid w:val="00417CA8"/>
    <w:rsid w:val="00417E8D"/>
    <w:rsid w:val="0042190C"/>
    <w:rsid w:val="0042254E"/>
    <w:rsid w:val="004232B9"/>
    <w:rsid w:val="00423E1F"/>
    <w:rsid w:val="00425186"/>
    <w:rsid w:val="00425359"/>
    <w:rsid w:val="004262B4"/>
    <w:rsid w:val="004316D7"/>
    <w:rsid w:val="004318DF"/>
    <w:rsid w:val="00431EDA"/>
    <w:rsid w:val="00431F33"/>
    <w:rsid w:val="0043231C"/>
    <w:rsid w:val="00432470"/>
    <w:rsid w:val="00432984"/>
    <w:rsid w:val="00432A2A"/>
    <w:rsid w:val="00432CC5"/>
    <w:rsid w:val="00433D0A"/>
    <w:rsid w:val="00434787"/>
    <w:rsid w:val="00435447"/>
    <w:rsid w:val="00435AAF"/>
    <w:rsid w:val="00441EA1"/>
    <w:rsid w:val="00445798"/>
    <w:rsid w:val="00446829"/>
    <w:rsid w:val="0044725C"/>
    <w:rsid w:val="004473C3"/>
    <w:rsid w:val="00447465"/>
    <w:rsid w:val="00447E64"/>
    <w:rsid w:val="004503C3"/>
    <w:rsid w:val="00450CD0"/>
    <w:rsid w:val="0045498E"/>
    <w:rsid w:val="00455647"/>
    <w:rsid w:val="00455CBE"/>
    <w:rsid w:val="00455EB7"/>
    <w:rsid w:val="00455FD5"/>
    <w:rsid w:val="00456477"/>
    <w:rsid w:val="00460E8A"/>
    <w:rsid w:val="0046230A"/>
    <w:rsid w:val="004629B8"/>
    <w:rsid w:val="00462C95"/>
    <w:rsid w:val="004634B2"/>
    <w:rsid w:val="0046486A"/>
    <w:rsid w:val="00464AAF"/>
    <w:rsid w:val="00465C0B"/>
    <w:rsid w:val="00467C82"/>
    <w:rsid w:val="004707A8"/>
    <w:rsid w:val="0047675A"/>
    <w:rsid w:val="004773FC"/>
    <w:rsid w:val="00480328"/>
    <w:rsid w:val="00482D7C"/>
    <w:rsid w:val="004834FC"/>
    <w:rsid w:val="00483B15"/>
    <w:rsid w:val="00483FB9"/>
    <w:rsid w:val="00486639"/>
    <w:rsid w:val="00491598"/>
    <w:rsid w:val="00494AE7"/>
    <w:rsid w:val="004956B8"/>
    <w:rsid w:val="004A3C7D"/>
    <w:rsid w:val="004A6168"/>
    <w:rsid w:val="004B05B0"/>
    <w:rsid w:val="004B0CAC"/>
    <w:rsid w:val="004B19B5"/>
    <w:rsid w:val="004B1D7D"/>
    <w:rsid w:val="004B278C"/>
    <w:rsid w:val="004B3088"/>
    <w:rsid w:val="004B460A"/>
    <w:rsid w:val="004B68C4"/>
    <w:rsid w:val="004C0212"/>
    <w:rsid w:val="004C05F9"/>
    <w:rsid w:val="004C3F14"/>
    <w:rsid w:val="004C416E"/>
    <w:rsid w:val="004C49F0"/>
    <w:rsid w:val="004D21AC"/>
    <w:rsid w:val="004D374E"/>
    <w:rsid w:val="004D4088"/>
    <w:rsid w:val="004D6010"/>
    <w:rsid w:val="004D78E4"/>
    <w:rsid w:val="004E0194"/>
    <w:rsid w:val="004E3AB3"/>
    <w:rsid w:val="004E5811"/>
    <w:rsid w:val="004E62F6"/>
    <w:rsid w:val="004F03AB"/>
    <w:rsid w:val="004F0BA6"/>
    <w:rsid w:val="004F20C3"/>
    <w:rsid w:val="004F28C1"/>
    <w:rsid w:val="004F45F2"/>
    <w:rsid w:val="004F5C9C"/>
    <w:rsid w:val="004F5DF9"/>
    <w:rsid w:val="004F66B4"/>
    <w:rsid w:val="004F6C38"/>
    <w:rsid w:val="004F78C6"/>
    <w:rsid w:val="0050224C"/>
    <w:rsid w:val="005033FF"/>
    <w:rsid w:val="005037A6"/>
    <w:rsid w:val="00512D53"/>
    <w:rsid w:val="00514883"/>
    <w:rsid w:val="00520DBB"/>
    <w:rsid w:val="0052377C"/>
    <w:rsid w:val="00524A54"/>
    <w:rsid w:val="0053132E"/>
    <w:rsid w:val="00533D21"/>
    <w:rsid w:val="00535F89"/>
    <w:rsid w:val="00535F99"/>
    <w:rsid w:val="005437DC"/>
    <w:rsid w:val="00544EF3"/>
    <w:rsid w:val="0054562D"/>
    <w:rsid w:val="00556CDD"/>
    <w:rsid w:val="00560447"/>
    <w:rsid w:val="00561B4A"/>
    <w:rsid w:val="00561C04"/>
    <w:rsid w:val="0056213B"/>
    <w:rsid w:val="00562795"/>
    <w:rsid w:val="00562F82"/>
    <w:rsid w:val="00564913"/>
    <w:rsid w:val="0056623B"/>
    <w:rsid w:val="005700A9"/>
    <w:rsid w:val="0057062A"/>
    <w:rsid w:val="00572307"/>
    <w:rsid w:val="00580011"/>
    <w:rsid w:val="005800D8"/>
    <w:rsid w:val="00580F34"/>
    <w:rsid w:val="00584308"/>
    <w:rsid w:val="005846C9"/>
    <w:rsid w:val="005873FC"/>
    <w:rsid w:val="00590EAF"/>
    <w:rsid w:val="0059171E"/>
    <w:rsid w:val="00595DA6"/>
    <w:rsid w:val="005A038A"/>
    <w:rsid w:val="005A510C"/>
    <w:rsid w:val="005A61E6"/>
    <w:rsid w:val="005A6A91"/>
    <w:rsid w:val="005B0057"/>
    <w:rsid w:val="005B0066"/>
    <w:rsid w:val="005B0B97"/>
    <w:rsid w:val="005B446C"/>
    <w:rsid w:val="005B6E54"/>
    <w:rsid w:val="005C25B5"/>
    <w:rsid w:val="005C36F8"/>
    <w:rsid w:val="005C3930"/>
    <w:rsid w:val="005C76D8"/>
    <w:rsid w:val="005D5ECC"/>
    <w:rsid w:val="005D670C"/>
    <w:rsid w:val="005E1321"/>
    <w:rsid w:val="005E1666"/>
    <w:rsid w:val="005E1C1D"/>
    <w:rsid w:val="005E1D53"/>
    <w:rsid w:val="005E2DD4"/>
    <w:rsid w:val="005E37EF"/>
    <w:rsid w:val="005E3B67"/>
    <w:rsid w:val="005E6D43"/>
    <w:rsid w:val="005F10E0"/>
    <w:rsid w:val="005F2964"/>
    <w:rsid w:val="005F31D2"/>
    <w:rsid w:val="005F65EF"/>
    <w:rsid w:val="005F6F64"/>
    <w:rsid w:val="005F7B0A"/>
    <w:rsid w:val="005F7BEE"/>
    <w:rsid w:val="006000B3"/>
    <w:rsid w:val="00602755"/>
    <w:rsid w:val="0060537D"/>
    <w:rsid w:val="006054DD"/>
    <w:rsid w:val="00605C11"/>
    <w:rsid w:val="00606440"/>
    <w:rsid w:val="006078C2"/>
    <w:rsid w:val="00610745"/>
    <w:rsid w:val="00611252"/>
    <w:rsid w:val="006125A3"/>
    <w:rsid w:val="00616173"/>
    <w:rsid w:val="006171A9"/>
    <w:rsid w:val="00617CF7"/>
    <w:rsid w:val="0062329E"/>
    <w:rsid w:val="00623436"/>
    <w:rsid w:val="00632DA0"/>
    <w:rsid w:val="0063708A"/>
    <w:rsid w:val="0063751B"/>
    <w:rsid w:val="00640F39"/>
    <w:rsid w:val="006443A0"/>
    <w:rsid w:val="006459B5"/>
    <w:rsid w:val="00650363"/>
    <w:rsid w:val="006520F3"/>
    <w:rsid w:val="0065278E"/>
    <w:rsid w:val="00655AAF"/>
    <w:rsid w:val="00656A30"/>
    <w:rsid w:val="00657E82"/>
    <w:rsid w:val="0066132E"/>
    <w:rsid w:val="006619C6"/>
    <w:rsid w:val="00662FB4"/>
    <w:rsid w:val="0066337C"/>
    <w:rsid w:val="0066383F"/>
    <w:rsid w:val="006673E7"/>
    <w:rsid w:val="00671A1A"/>
    <w:rsid w:val="00674964"/>
    <w:rsid w:val="00674D11"/>
    <w:rsid w:val="00676F60"/>
    <w:rsid w:val="00680B7E"/>
    <w:rsid w:val="00683B94"/>
    <w:rsid w:val="00686692"/>
    <w:rsid w:val="006877D9"/>
    <w:rsid w:val="00691FF8"/>
    <w:rsid w:val="00692A3D"/>
    <w:rsid w:val="00693033"/>
    <w:rsid w:val="00693321"/>
    <w:rsid w:val="00694893"/>
    <w:rsid w:val="00694DD9"/>
    <w:rsid w:val="006A12B1"/>
    <w:rsid w:val="006A4E44"/>
    <w:rsid w:val="006A5F42"/>
    <w:rsid w:val="006A6103"/>
    <w:rsid w:val="006A7F64"/>
    <w:rsid w:val="006B10ED"/>
    <w:rsid w:val="006B156A"/>
    <w:rsid w:val="006B51B2"/>
    <w:rsid w:val="006C17A0"/>
    <w:rsid w:val="006C4AF7"/>
    <w:rsid w:val="006C5580"/>
    <w:rsid w:val="006D0704"/>
    <w:rsid w:val="006D27E3"/>
    <w:rsid w:val="006D4135"/>
    <w:rsid w:val="006D68CC"/>
    <w:rsid w:val="006E09F2"/>
    <w:rsid w:val="006E1E3F"/>
    <w:rsid w:val="006E2055"/>
    <w:rsid w:val="006E299A"/>
    <w:rsid w:val="006E2F88"/>
    <w:rsid w:val="006E5C78"/>
    <w:rsid w:val="006E721C"/>
    <w:rsid w:val="006F24D6"/>
    <w:rsid w:val="006F3EE2"/>
    <w:rsid w:val="006F5517"/>
    <w:rsid w:val="00700CBD"/>
    <w:rsid w:val="007022EB"/>
    <w:rsid w:val="007024B5"/>
    <w:rsid w:val="007028C7"/>
    <w:rsid w:val="00704462"/>
    <w:rsid w:val="00710C7E"/>
    <w:rsid w:val="007131FA"/>
    <w:rsid w:val="00722A13"/>
    <w:rsid w:val="00722EF1"/>
    <w:rsid w:val="00724A9E"/>
    <w:rsid w:val="0072751E"/>
    <w:rsid w:val="007306CC"/>
    <w:rsid w:val="00730BF1"/>
    <w:rsid w:val="00731FE1"/>
    <w:rsid w:val="007335F8"/>
    <w:rsid w:val="00733DE0"/>
    <w:rsid w:val="00734B2A"/>
    <w:rsid w:val="0073505D"/>
    <w:rsid w:val="007357C5"/>
    <w:rsid w:val="00737080"/>
    <w:rsid w:val="00737AA8"/>
    <w:rsid w:val="007402A6"/>
    <w:rsid w:val="0074032D"/>
    <w:rsid w:val="00740D25"/>
    <w:rsid w:val="00741328"/>
    <w:rsid w:val="00745981"/>
    <w:rsid w:val="00750F02"/>
    <w:rsid w:val="007513F0"/>
    <w:rsid w:val="00751D83"/>
    <w:rsid w:val="00753423"/>
    <w:rsid w:val="00754359"/>
    <w:rsid w:val="007569A9"/>
    <w:rsid w:val="00756F76"/>
    <w:rsid w:val="007620A6"/>
    <w:rsid w:val="00762713"/>
    <w:rsid w:val="0076316C"/>
    <w:rsid w:val="00764BCA"/>
    <w:rsid w:val="00764E2D"/>
    <w:rsid w:val="00767090"/>
    <w:rsid w:val="007679B9"/>
    <w:rsid w:val="00771A22"/>
    <w:rsid w:val="00771A53"/>
    <w:rsid w:val="007736C4"/>
    <w:rsid w:val="0077380D"/>
    <w:rsid w:val="00775339"/>
    <w:rsid w:val="00776461"/>
    <w:rsid w:val="00776572"/>
    <w:rsid w:val="0077738D"/>
    <w:rsid w:val="007774C2"/>
    <w:rsid w:val="00780784"/>
    <w:rsid w:val="00786EB8"/>
    <w:rsid w:val="007870B0"/>
    <w:rsid w:val="00787908"/>
    <w:rsid w:val="00787D28"/>
    <w:rsid w:val="0079000C"/>
    <w:rsid w:val="00790D93"/>
    <w:rsid w:val="00790FAC"/>
    <w:rsid w:val="00791CD7"/>
    <w:rsid w:val="0079430D"/>
    <w:rsid w:val="00796F98"/>
    <w:rsid w:val="0079754C"/>
    <w:rsid w:val="007A1395"/>
    <w:rsid w:val="007A48D7"/>
    <w:rsid w:val="007B19CE"/>
    <w:rsid w:val="007B283C"/>
    <w:rsid w:val="007B43BA"/>
    <w:rsid w:val="007B7C23"/>
    <w:rsid w:val="007C0255"/>
    <w:rsid w:val="007C09C8"/>
    <w:rsid w:val="007C0C22"/>
    <w:rsid w:val="007C13ED"/>
    <w:rsid w:val="007C2707"/>
    <w:rsid w:val="007C2DD4"/>
    <w:rsid w:val="007C6FE9"/>
    <w:rsid w:val="007D19F0"/>
    <w:rsid w:val="007D3572"/>
    <w:rsid w:val="007D501A"/>
    <w:rsid w:val="007E0867"/>
    <w:rsid w:val="007E3F65"/>
    <w:rsid w:val="007E5253"/>
    <w:rsid w:val="007E57A5"/>
    <w:rsid w:val="007E68F6"/>
    <w:rsid w:val="007E6B81"/>
    <w:rsid w:val="007E6EF9"/>
    <w:rsid w:val="007E76B0"/>
    <w:rsid w:val="007E77F6"/>
    <w:rsid w:val="007F0511"/>
    <w:rsid w:val="007F137C"/>
    <w:rsid w:val="007F1FC9"/>
    <w:rsid w:val="007F2AE3"/>
    <w:rsid w:val="007F2AE5"/>
    <w:rsid w:val="007F4FAE"/>
    <w:rsid w:val="007F5FAA"/>
    <w:rsid w:val="007F5FB3"/>
    <w:rsid w:val="007F6AB0"/>
    <w:rsid w:val="007F7115"/>
    <w:rsid w:val="00800A85"/>
    <w:rsid w:val="0080257D"/>
    <w:rsid w:val="0080269A"/>
    <w:rsid w:val="00803805"/>
    <w:rsid w:val="0080582D"/>
    <w:rsid w:val="0080756C"/>
    <w:rsid w:val="00816940"/>
    <w:rsid w:val="00822C89"/>
    <w:rsid w:val="008310B7"/>
    <w:rsid w:val="00831204"/>
    <w:rsid w:val="00831208"/>
    <w:rsid w:val="00832B4A"/>
    <w:rsid w:val="0083429E"/>
    <w:rsid w:val="0083581D"/>
    <w:rsid w:val="00835A02"/>
    <w:rsid w:val="008429CF"/>
    <w:rsid w:val="008434FE"/>
    <w:rsid w:val="008446E2"/>
    <w:rsid w:val="00845B40"/>
    <w:rsid w:val="00847E19"/>
    <w:rsid w:val="00847FB4"/>
    <w:rsid w:val="00850CD3"/>
    <w:rsid w:val="0085112C"/>
    <w:rsid w:val="0085238F"/>
    <w:rsid w:val="008531A0"/>
    <w:rsid w:val="0085514C"/>
    <w:rsid w:val="008601A9"/>
    <w:rsid w:val="00861F93"/>
    <w:rsid w:val="00863AC7"/>
    <w:rsid w:val="00864D69"/>
    <w:rsid w:val="00865B0D"/>
    <w:rsid w:val="00871B33"/>
    <w:rsid w:val="00872949"/>
    <w:rsid w:val="00872FC8"/>
    <w:rsid w:val="00874418"/>
    <w:rsid w:val="0087679C"/>
    <w:rsid w:val="00884360"/>
    <w:rsid w:val="00887874"/>
    <w:rsid w:val="00892744"/>
    <w:rsid w:val="00892887"/>
    <w:rsid w:val="0089320F"/>
    <w:rsid w:val="008941DB"/>
    <w:rsid w:val="008A16EA"/>
    <w:rsid w:val="008A1989"/>
    <w:rsid w:val="008A2602"/>
    <w:rsid w:val="008A40DD"/>
    <w:rsid w:val="008B09A1"/>
    <w:rsid w:val="008B6162"/>
    <w:rsid w:val="008B6B5D"/>
    <w:rsid w:val="008C04DF"/>
    <w:rsid w:val="008C0D65"/>
    <w:rsid w:val="008C1897"/>
    <w:rsid w:val="008C1971"/>
    <w:rsid w:val="008C1B3C"/>
    <w:rsid w:val="008C224F"/>
    <w:rsid w:val="008C24EB"/>
    <w:rsid w:val="008C71F9"/>
    <w:rsid w:val="008C798F"/>
    <w:rsid w:val="008C7EF5"/>
    <w:rsid w:val="008D2CAF"/>
    <w:rsid w:val="008D3ACE"/>
    <w:rsid w:val="008D51CC"/>
    <w:rsid w:val="008D6157"/>
    <w:rsid w:val="008E4F95"/>
    <w:rsid w:val="008E6372"/>
    <w:rsid w:val="008E753F"/>
    <w:rsid w:val="008F2294"/>
    <w:rsid w:val="008F22A1"/>
    <w:rsid w:val="008F4D52"/>
    <w:rsid w:val="008F4E41"/>
    <w:rsid w:val="009003E1"/>
    <w:rsid w:val="009016A7"/>
    <w:rsid w:val="009035EC"/>
    <w:rsid w:val="0090407D"/>
    <w:rsid w:val="0090408D"/>
    <w:rsid w:val="00904E6B"/>
    <w:rsid w:val="00906EEC"/>
    <w:rsid w:val="00907768"/>
    <w:rsid w:val="0091414E"/>
    <w:rsid w:val="00914204"/>
    <w:rsid w:val="0091453C"/>
    <w:rsid w:val="00915C7E"/>
    <w:rsid w:val="00916401"/>
    <w:rsid w:val="00922606"/>
    <w:rsid w:val="00922D31"/>
    <w:rsid w:val="009234F0"/>
    <w:rsid w:val="00923CB5"/>
    <w:rsid w:val="00924D17"/>
    <w:rsid w:val="009251C4"/>
    <w:rsid w:val="0092559F"/>
    <w:rsid w:val="0092749F"/>
    <w:rsid w:val="00930477"/>
    <w:rsid w:val="009310F7"/>
    <w:rsid w:val="00931141"/>
    <w:rsid w:val="00932F06"/>
    <w:rsid w:val="00934194"/>
    <w:rsid w:val="0093430C"/>
    <w:rsid w:val="009348F7"/>
    <w:rsid w:val="00935665"/>
    <w:rsid w:val="00935B30"/>
    <w:rsid w:val="00936A4E"/>
    <w:rsid w:val="00940DBE"/>
    <w:rsid w:val="00941580"/>
    <w:rsid w:val="00941C5C"/>
    <w:rsid w:val="00941D3F"/>
    <w:rsid w:val="00944E0C"/>
    <w:rsid w:val="00945B5B"/>
    <w:rsid w:val="00947A98"/>
    <w:rsid w:val="00950D81"/>
    <w:rsid w:val="009523A7"/>
    <w:rsid w:val="009527D8"/>
    <w:rsid w:val="00952C53"/>
    <w:rsid w:val="009537C5"/>
    <w:rsid w:val="009543EB"/>
    <w:rsid w:val="00954488"/>
    <w:rsid w:val="009559C3"/>
    <w:rsid w:val="00955A38"/>
    <w:rsid w:val="009616EA"/>
    <w:rsid w:val="009623AB"/>
    <w:rsid w:val="00963362"/>
    <w:rsid w:val="009665C8"/>
    <w:rsid w:val="00967765"/>
    <w:rsid w:val="00970A6B"/>
    <w:rsid w:val="0097154D"/>
    <w:rsid w:val="009740CB"/>
    <w:rsid w:val="009763C4"/>
    <w:rsid w:val="009803F1"/>
    <w:rsid w:val="009839DB"/>
    <w:rsid w:val="00983B12"/>
    <w:rsid w:val="009844F7"/>
    <w:rsid w:val="009901A0"/>
    <w:rsid w:val="0099079E"/>
    <w:rsid w:val="009943AB"/>
    <w:rsid w:val="00995FFD"/>
    <w:rsid w:val="009A2622"/>
    <w:rsid w:val="009A45B0"/>
    <w:rsid w:val="009A6A6F"/>
    <w:rsid w:val="009B1B69"/>
    <w:rsid w:val="009B3A65"/>
    <w:rsid w:val="009B5844"/>
    <w:rsid w:val="009C26DA"/>
    <w:rsid w:val="009C3B74"/>
    <w:rsid w:val="009C4382"/>
    <w:rsid w:val="009C470D"/>
    <w:rsid w:val="009C638B"/>
    <w:rsid w:val="009D3626"/>
    <w:rsid w:val="009D40AF"/>
    <w:rsid w:val="009D68FB"/>
    <w:rsid w:val="009E04B3"/>
    <w:rsid w:val="009E0DFC"/>
    <w:rsid w:val="009E1880"/>
    <w:rsid w:val="009E5B74"/>
    <w:rsid w:val="009E6386"/>
    <w:rsid w:val="009E7C14"/>
    <w:rsid w:val="009F1472"/>
    <w:rsid w:val="009F419C"/>
    <w:rsid w:val="009F43E0"/>
    <w:rsid w:val="00A00BAE"/>
    <w:rsid w:val="00A03B99"/>
    <w:rsid w:val="00A03E98"/>
    <w:rsid w:val="00A04DA6"/>
    <w:rsid w:val="00A055A5"/>
    <w:rsid w:val="00A064A8"/>
    <w:rsid w:val="00A06B3C"/>
    <w:rsid w:val="00A11A83"/>
    <w:rsid w:val="00A12A7C"/>
    <w:rsid w:val="00A1300B"/>
    <w:rsid w:val="00A1330E"/>
    <w:rsid w:val="00A15E36"/>
    <w:rsid w:val="00A174D7"/>
    <w:rsid w:val="00A20CE2"/>
    <w:rsid w:val="00A264EB"/>
    <w:rsid w:val="00A2685A"/>
    <w:rsid w:val="00A31D48"/>
    <w:rsid w:val="00A31E4D"/>
    <w:rsid w:val="00A31F2E"/>
    <w:rsid w:val="00A37B59"/>
    <w:rsid w:val="00A402A1"/>
    <w:rsid w:val="00A40BB6"/>
    <w:rsid w:val="00A41696"/>
    <w:rsid w:val="00A41D8A"/>
    <w:rsid w:val="00A42EA8"/>
    <w:rsid w:val="00A43D24"/>
    <w:rsid w:val="00A44175"/>
    <w:rsid w:val="00A46166"/>
    <w:rsid w:val="00A50B14"/>
    <w:rsid w:val="00A50D22"/>
    <w:rsid w:val="00A512C3"/>
    <w:rsid w:val="00A54970"/>
    <w:rsid w:val="00A55F3F"/>
    <w:rsid w:val="00A571FE"/>
    <w:rsid w:val="00A60395"/>
    <w:rsid w:val="00A61063"/>
    <w:rsid w:val="00A6287E"/>
    <w:rsid w:val="00A629ED"/>
    <w:rsid w:val="00A71EFB"/>
    <w:rsid w:val="00A72B29"/>
    <w:rsid w:val="00A73429"/>
    <w:rsid w:val="00A77C2C"/>
    <w:rsid w:val="00A80062"/>
    <w:rsid w:val="00A813C8"/>
    <w:rsid w:val="00A82E81"/>
    <w:rsid w:val="00A856EB"/>
    <w:rsid w:val="00A861CD"/>
    <w:rsid w:val="00A9022E"/>
    <w:rsid w:val="00A928E8"/>
    <w:rsid w:val="00A92B20"/>
    <w:rsid w:val="00A935D5"/>
    <w:rsid w:val="00A94C26"/>
    <w:rsid w:val="00A950DC"/>
    <w:rsid w:val="00A95BCB"/>
    <w:rsid w:val="00A96A2C"/>
    <w:rsid w:val="00A96E29"/>
    <w:rsid w:val="00AA1165"/>
    <w:rsid w:val="00AA3F31"/>
    <w:rsid w:val="00AA4625"/>
    <w:rsid w:val="00AB03BE"/>
    <w:rsid w:val="00AB1F1A"/>
    <w:rsid w:val="00AB472E"/>
    <w:rsid w:val="00AB6151"/>
    <w:rsid w:val="00AB6C1B"/>
    <w:rsid w:val="00AB77E5"/>
    <w:rsid w:val="00AC3DC2"/>
    <w:rsid w:val="00AC4F34"/>
    <w:rsid w:val="00AC50F6"/>
    <w:rsid w:val="00AC6EC2"/>
    <w:rsid w:val="00AD007F"/>
    <w:rsid w:val="00AD39F6"/>
    <w:rsid w:val="00AE2A80"/>
    <w:rsid w:val="00AE3367"/>
    <w:rsid w:val="00AE3A63"/>
    <w:rsid w:val="00AE5435"/>
    <w:rsid w:val="00AF1565"/>
    <w:rsid w:val="00AF2255"/>
    <w:rsid w:val="00AF3ABE"/>
    <w:rsid w:val="00AF6959"/>
    <w:rsid w:val="00B00520"/>
    <w:rsid w:val="00B00F8E"/>
    <w:rsid w:val="00B014D0"/>
    <w:rsid w:val="00B03CB0"/>
    <w:rsid w:val="00B03F50"/>
    <w:rsid w:val="00B041A9"/>
    <w:rsid w:val="00B0465E"/>
    <w:rsid w:val="00B04F0C"/>
    <w:rsid w:val="00B066C1"/>
    <w:rsid w:val="00B07871"/>
    <w:rsid w:val="00B1199E"/>
    <w:rsid w:val="00B11E0C"/>
    <w:rsid w:val="00B1218F"/>
    <w:rsid w:val="00B13262"/>
    <w:rsid w:val="00B14A13"/>
    <w:rsid w:val="00B14C20"/>
    <w:rsid w:val="00B16238"/>
    <w:rsid w:val="00B165A2"/>
    <w:rsid w:val="00B17BAA"/>
    <w:rsid w:val="00B22725"/>
    <w:rsid w:val="00B232F0"/>
    <w:rsid w:val="00B23F8B"/>
    <w:rsid w:val="00B27724"/>
    <w:rsid w:val="00B30F3D"/>
    <w:rsid w:val="00B32D8E"/>
    <w:rsid w:val="00B432A0"/>
    <w:rsid w:val="00B4738B"/>
    <w:rsid w:val="00B50D15"/>
    <w:rsid w:val="00B50D55"/>
    <w:rsid w:val="00B51674"/>
    <w:rsid w:val="00B517F7"/>
    <w:rsid w:val="00B51AE9"/>
    <w:rsid w:val="00B51E41"/>
    <w:rsid w:val="00B52AFC"/>
    <w:rsid w:val="00B52B41"/>
    <w:rsid w:val="00B52EFE"/>
    <w:rsid w:val="00B5442B"/>
    <w:rsid w:val="00B60DCA"/>
    <w:rsid w:val="00B62829"/>
    <w:rsid w:val="00B63C73"/>
    <w:rsid w:val="00B6439E"/>
    <w:rsid w:val="00B646BE"/>
    <w:rsid w:val="00B648A2"/>
    <w:rsid w:val="00B672B3"/>
    <w:rsid w:val="00B67C5C"/>
    <w:rsid w:val="00B706E0"/>
    <w:rsid w:val="00B76DB6"/>
    <w:rsid w:val="00B77DBF"/>
    <w:rsid w:val="00B810DF"/>
    <w:rsid w:val="00B81FBB"/>
    <w:rsid w:val="00B839D1"/>
    <w:rsid w:val="00B902B9"/>
    <w:rsid w:val="00B90A68"/>
    <w:rsid w:val="00B92C59"/>
    <w:rsid w:val="00B95BFE"/>
    <w:rsid w:val="00B96C22"/>
    <w:rsid w:val="00B972D3"/>
    <w:rsid w:val="00BA1217"/>
    <w:rsid w:val="00BA1705"/>
    <w:rsid w:val="00BA2132"/>
    <w:rsid w:val="00BA4295"/>
    <w:rsid w:val="00BA528E"/>
    <w:rsid w:val="00BA682B"/>
    <w:rsid w:val="00BA78FB"/>
    <w:rsid w:val="00BB0602"/>
    <w:rsid w:val="00BB2496"/>
    <w:rsid w:val="00BB2A00"/>
    <w:rsid w:val="00BB3B79"/>
    <w:rsid w:val="00BB3E51"/>
    <w:rsid w:val="00BB4389"/>
    <w:rsid w:val="00BB61BE"/>
    <w:rsid w:val="00BC1F27"/>
    <w:rsid w:val="00BC2797"/>
    <w:rsid w:val="00BC3103"/>
    <w:rsid w:val="00BC3272"/>
    <w:rsid w:val="00BC4227"/>
    <w:rsid w:val="00BC593D"/>
    <w:rsid w:val="00BC6EAE"/>
    <w:rsid w:val="00BD1366"/>
    <w:rsid w:val="00BD3419"/>
    <w:rsid w:val="00BD43E5"/>
    <w:rsid w:val="00BD59E3"/>
    <w:rsid w:val="00BD5ACD"/>
    <w:rsid w:val="00BD7FD7"/>
    <w:rsid w:val="00BE0315"/>
    <w:rsid w:val="00BE056C"/>
    <w:rsid w:val="00BE05F0"/>
    <w:rsid w:val="00BE1772"/>
    <w:rsid w:val="00BE1DEB"/>
    <w:rsid w:val="00BE2CBE"/>
    <w:rsid w:val="00BE4A6F"/>
    <w:rsid w:val="00BE722B"/>
    <w:rsid w:val="00BF0E8E"/>
    <w:rsid w:val="00BF1A7F"/>
    <w:rsid w:val="00BF3C83"/>
    <w:rsid w:val="00C0021F"/>
    <w:rsid w:val="00C00F37"/>
    <w:rsid w:val="00C02DF0"/>
    <w:rsid w:val="00C02F7D"/>
    <w:rsid w:val="00C037C1"/>
    <w:rsid w:val="00C03F51"/>
    <w:rsid w:val="00C06816"/>
    <w:rsid w:val="00C10CC7"/>
    <w:rsid w:val="00C13225"/>
    <w:rsid w:val="00C136A6"/>
    <w:rsid w:val="00C14C86"/>
    <w:rsid w:val="00C17189"/>
    <w:rsid w:val="00C213A5"/>
    <w:rsid w:val="00C229F8"/>
    <w:rsid w:val="00C22FBD"/>
    <w:rsid w:val="00C26D8C"/>
    <w:rsid w:val="00C31F41"/>
    <w:rsid w:val="00C322F1"/>
    <w:rsid w:val="00C33284"/>
    <w:rsid w:val="00C35842"/>
    <w:rsid w:val="00C371FA"/>
    <w:rsid w:val="00C431D6"/>
    <w:rsid w:val="00C43C70"/>
    <w:rsid w:val="00C448DC"/>
    <w:rsid w:val="00C46F61"/>
    <w:rsid w:val="00C47BB2"/>
    <w:rsid w:val="00C51C28"/>
    <w:rsid w:val="00C53385"/>
    <w:rsid w:val="00C53456"/>
    <w:rsid w:val="00C60C2D"/>
    <w:rsid w:val="00C60C61"/>
    <w:rsid w:val="00C62DD6"/>
    <w:rsid w:val="00C66C07"/>
    <w:rsid w:val="00C70043"/>
    <w:rsid w:val="00C708D1"/>
    <w:rsid w:val="00C71004"/>
    <w:rsid w:val="00C72931"/>
    <w:rsid w:val="00C72976"/>
    <w:rsid w:val="00C73861"/>
    <w:rsid w:val="00C7432C"/>
    <w:rsid w:val="00C75791"/>
    <w:rsid w:val="00C75AE3"/>
    <w:rsid w:val="00C76304"/>
    <w:rsid w:val="00C8471E"/>
    <w:rsid w:val="00C84955"/>
    <w:rsid w:val="00C86467"/>
    <w:rsid w:val="00C94109"/>
    <w:rsid w:val="00C9416E"/>
    <w:rsid w:val="00C95C72"/>
    <w:rsid w:val="00C96B86"/>
    <w:rsid w:val="00C97D99"/>
    <w:rsid w:val="00C97DF7"/>
    <w:rsid w:val="00CA0405"/>
    <w:rsid w:val="00CA1A6A"/>
    <w:rsid w:val="00CA1BCE"/>
    <w:rsid w:val="00CA3D23"/>
    <w:rsid w:val="00CA5043"/>
    <w:rsid w:val="00CA6108"/>
    <w:rsid w:val="00CB4B4E"/>
    <w:rsid w:val="00CB51F8"/>
    <w:rsid w:val="00CB766B"/>
    <w:rsid w:val="00CB79F4"/>
    <w:rsid w:val="00CC0000"/>
    <w:rsid w:val="00CC0DEB"/>
    <w:rsid w:val="00CC356D"/>
    <w:rsid w:val="00CC395E"/>
    <w:rsid w:val="00CC6F19"/>
    <w:rsid w:val="00CC7285"/>
    <w:rsid w:val="00CD1040"/>
    <w:rsid w:val="00CD109D"/>
    <w:rsid w:val="00CD1E9D"/>
    <w:rsid w:val="00CD6ABB"/>
    <w:rsid w:val="00CD7E01"/>
    <w:rsid w:val="00CD7FDE"/>
    <w:rsid w:val="00CE0110"/>
    <w:rsid w:val="00CE1872"/>
    <w:rsid w:val="00CE1A20"/>
    <w:rsid w:val="00CE1BA5"/>
    <w:rsid w:val="00CE5CF2"/>
    <w:rsid w:val="00CF09EE"/>
    <w:rsid w:val="00CF364A"/>
    <w:rsid w:val="00CF3969"/>
    <w:rsid w:val="00CF54F1"/>
    <w:rsid w:val="00D00A5D"/>
    <w:rsid w:val="00D00A87"/>
    <w:rsid w:val="00D02F2F"/>
    <w:rsid w:val="00D03329"/>
    <w:rsid w:val="00D1305C"/>
    <w:rsid w:val="00D13087"/>
    <w:rsid w:val="00D13F99"/>
    <w:rsid w:val="00D16914"/>
    <w:rsid w:val="00D16FA0"/>
    <w:rsid w:val="00D207AD"/>
    <w:rsid w:val="00D26DCE"/>
    <w:rsid w:val="00D26E05"/>
    <w:rsid w:val="00D311E0"/>
    <w:rsid w:val="00D31641"/>
    <w:rsid w:val="00D31F0E"/>
    <w:rsid w:val="00D378B5"/>
    <w:rsid w:val="00D409E6"/>
    <w:rsid w:val="00D44770"/>
    <w:rsid w:val="00D4652A"/>
    <w:rsid w:val="00D46893"/>
    <w:rsid w:val="00D5130A"/>
    <w:rsid w:val="00D51769"/>
    <w:rsid w:val="00D518BC"/>
    <w:rsid w:val="00D522D8"/>
    <w:rsid w:val="00D5491C"/>
    <w:rsid w:val="00D554E8"/>
    <w:rsid w:val="00D5748E"/>
    <w:rsid w:val="00D60B39"/>
    <w:rsid w:val="00D612A9"/>
    <w:rsid w:val="00D61C3B"/>
    <w:rsid w:val="00D6322C"/>
    <w:rsid w:val="00D66935"/>
    <w:rsid w:val="00D6720B"/>
    <w:rsid w:val="00D74169"/>
    <w:rsid w:val="00D74693"/>
    <w:rsid w:val="00D76F72"/>
    <w:rsid w:val="00D80021"/>
    <w:rsid w:val="00D82AC8"/>
    <w:rsid w:val="00D8423D"/>
    <w:rsid w:val="00D84753"/>
    <w:rsid w:val="00D86111"/>
    <w:rsid w:val="00D8681D"/>
    <w:rsid w:val="00D8724C"/>
    <w:rsid w:val="00D91FC3"/>
    <w:rsid w:val="00D92FA4"/>
    <w:rsid w:val="00D938C1"/>
    <w:rsid w:val="00D93D08"/>
    <w:rsid w:val="00DA430D"/>
    <w:rsid w:val="00DA47A8"/>
    <w:rsid w:val="00DA5808"/>
    <w:rsid w:val="00DA62E1"/>
    <w:rsid w:val="00DA6996"/>
    <w:rsid w:val="00DB1433"/>
    <w:rsid w:val="00DB3592"/>
    <w:rsid w:val="00DB4C93"/>
    <w:rsid w:val="00DB75D7"/>
    <w:rsid w:val="00DC3F8A"/>
    <w:rsid w:val="00DC7102"/>
    <w:rsid w:val="00DD1A52"/>
    <w:rsid w:val="00DD369A"/>
    <w:rsid w:val="00DD46E9"/>
    <w:rsid w:val="00DD544D"/>
    <w:rsid w:val="00DE031F"/>
    <w:rsid w:val="00DE0D00"/>
    <w:rsid w:val="00DE16CD"/>
    <w:rsid w:val="00DE5D64"/>
    <w:rsid w:val="00DE6492"/>
    <w:rsid w:val="00DF280B"/>
    <w:rsid w:val="00DF28B7"/>
    <w:rsid w:val="00DF50FF"/>
    <w:rsid w:val="00DF68C0"/>
    <w:rsid w:val="00DF6F01"/>
    <w:rsid w:val="00DF7F5A"/>
    <w:rsid w:val="00E0089F"/>
    <w:rsid w:val="00E00FFD"/>
    <w:rsid w:val="00E026AD"/>
    <w:rsid w:val="00E04C02"/>
    <w:rsid w:val="00E053B2"/>
    <w:rsid w:val="00E05889"/>
    <w:rsid w:val="00E0644B"/>
    <w:rsid w:val="00E126A6"/>
    <w:rsid w:val="00E139D5"/>
    <w:rsid w:val="00E13B0A"/>
    <w:rsid w:val="00E14CA5"/>
    <w:rsid w:val="00E152DF"/>
    <w:rsid w:val="00E20993"/>
    <w:rsid w:val="00E21F48"/>
    <w:rsid w:val="00E22D1B"/>
    <w:rsid w:val="00E235F5"/>
    <w:rsid w:val="00E23783"/>
    <w:rsid w:val="00E257D4"/>
    <w:rsid w:val="00E26411"/>
    <w:rsid w:val="00E264BC"/>
    <w:rsid w:val="00E266FE"/>
    <w:rsid w:val="00E26762"/>
    <w:rsid w:val="00E307B6"/>
    <w:rsid w:val="00E3667F"/>
    <w:rsid w:val="00E404D5"/>
    <w:rsid w:val="00E41AD6"/>
    <w:rsid w:val="00E42017"/>
    <w:rsid w:val="00E42730"/>
    <w:rsid w:val="00E43326"/>
    <w:rsid w:val="00E43E2E"/>
    <w:rsid w:val="00E459B6"/>
    <w:rsid w:val="00E46268"/>
    <w:rsid w:val="00E46C51"/>
    <w:rsid w:val="00E52C38"/>
    <w:rsid w:val="00E5444C"/>
    <w:rsid w:val="00E545FA"/>
    <w:rsid w:val="00E55390"/>
    <w:rsid w:val="00E55854"/>
    <w:rsid w:val="00E56B10"/>
    <w:rsid w:val="00E62367"/>
    <w:rsid w:val="00E628AD"/>
    <w:rsid w:val="00E64339"/>
    <w:rsid w:val="00E66AD2"/>
    <w:rsid w:val="00E677BD"/>
    <w:rsid w:val="00E70C44"/>
    <w:rsid w:val="00E72B6E"/>
    <w:rsid w:val="00E74BE2"/>
    <w:rsid w:val="00E75976"/>
    <w:rsid w:val="00E76581"/>
    <w:rsid w:val="00E7769B"/>
    <w:rsid w:val="00E829DF"/>
    <w:rsid w:val="00E82B58"/>
    <w:rsid w:val="00E872A7"/>
    <w:rsid w:val="00E94687"/>
    <w:rsid w:val="00E96AD0"/>
    <w:rsid w:val="00E97B27"/>
    <w:rsid w:val="00E97D63"/>
    <w:rsid w:val="00EA0624"/>
    <w:rsid w:val="00EA19E9"/>
    <w:rsid w:val="00EA369D"/>
    <w:rsid w:val="00EA3B0C"/>
    <w:rsid w:val="00EA3C56"/>
    <w:rsid w:val="00EA411E"/>
    <w:rsid w:val="00EA55F4"/>
    <w:rsid w:val="00EA641F"/>
    <w:rsid w:val="00EA6A5A"/>
    <w:rsid w:val="00EA7A0A"/>
    <w:rsid w:val="00EB031C"/>
    <w:rsid w:val="00EB19E0"/>
    <w:rsid w:val="00EB5A80"/>
    <w:rsid w:val="00EC07DD"/>
    <w:rsid w:val="00EC0D7C"/>
    <w:rsid w:val="00EC212C"/>
    <w:rsid w:val="00EC2F2F"/>
    <w:rsid w:val="00EC3652"/>
    <w:rsid w:val="00EC5631"/>
    <w:rsid w:val="00EC7F14"/>
    <w:rsid w:val="00ED450E"/>
    <w:rsid w:val="00ED45CA"/>
    <w:rsid w:val="00EE220A"/>
    <w:rsid w:val="00EE2853"/>
    <w:rsid w:val="00EE6801"/>
    <w:rsid w:val="00EF1075"/>
    <w:rsid w:val="00EF5D36"/>
    <w:rsid w:val="00EF66FC"/>
    <w:rsid w:val="00EF6A61"/>
    <w:rsid w:val="00EF7936"/>
    <w:rsid w:val="00F0135B"/>
    <w:rsid w:val="00F0215B"/>
    <w:rsid w:val="00F02E73"/>
    <w:rsid w:val="00F03B61"/>
    <w:rsid w:val="00F047AD"/>
    <w:rsid w:val="00F04904"/>
    <w:rsid w:val="00F10140"/>
    <w:rsid w:val="00F11BAF"/>
    <w:rsid w:val="00F11CE3"/>
    <w:rsid w:val="00F12825"/>
    <w:rsid w:val="00F13354"/>
    <w:rsid w:val="00F16FDF"/>
    <w:rsid w:val="00F17DCE"/>
    <w:rsid w:val="00F22750"/>
    <w:rsid w:val="00F23455"/>
    <w:rsid w:val="00F23CA1"/>
    <w:rsid w:val="00F2401A"/>
    <w:rsid w:val="00F2646F"/>
    <w:rsid w:val="00F2696E"/>
    <w:rsid w:val="00F27E65"/>
    <w:rsid w:val="00F27FDF"/>
    <w:rsid w:val="00F35525"/>
    <w:rsid w:val="00F405C9"/>
    <w:rsid w:val="00F40A19"/>
    <w:rsid w:val="00F414CD"/>
    <w:rsid w:val="00F414F8"/>
    <w:rsid w:val="00F44859"/>
    <w:rsid w:val="00F44FA1"/>
    <w:rsid w:val="00F47626"/>
    <w:rsid w:val="00F47825"/>
    <w:rsid w:val="00F47CAB"/>
    <w:rsid w:val="00F50275"/>
    <w:rsid w:val="00F505C7"/>
    <w:rsid w:val="00F51366"/>
    <w:rsid w:val="00F515F3"/>
    <w:rsid w:val="00F51EBD"/>
    <w:rsid w:val="00F54824"/>
    <w:rsid w:val="00F566F6"/>
    <w:rsid w:val="00F56CE1"/>
    <w:rsid w:val="00F62833"/>
    <w:rsid w:val="00F62D01"/>
    <w:rsid w:val="00F62EE5"/>
    <w:rsid w:val="00F648CB"/>
    <w:rsid w:val="00F64C7D"/>
    <w:rsid w:val="00F666D7"/>
    <w:rsid w:val="00F669C5"/>
    <w:rsid w:val="00F70C6C"/>
    <w:rsid w:val="00F715D4"/>
    <w:rsid w:val="00F72DEA"/>
    <w:rsid w:val="00F763DC"/>
    <w:rsid w:val="00F771C1"/>
    <w:rsid w:val="00F803B0"/>
    <w:rsid w:val="00F80B41"/>
    <w:rsid w:val="00F80E14"/>
    <w:rsid w:val="00F80E25"/>
    <w:rsid w:val="00F84101"/>
    <w:rsid w:val="00F84672"/>
    <w:rsid w:val="00F84C55"/>
    <w:rsid w:val="00F869B7"/>
    <w:rsid w:val="00F86FB8"/>
    <w:rsid w:val="00F8766C"/>
    <w:rsid w:val="00F876E5"/>
    <w:rsid w:val="00F9005C"/>
    <w:rsid w:val="00F904AE"/>
    <w:rsid w:val="00F925C6"/>
    <w:rsid w:val="00F97F55"/>
    <w:rsid w:val="00FA0966"/>
    <w:rsid w:val="00FA2A5F"/>
    <w:rsid w:val="00FA6905"/>
    <w:rsid w:val="00FA7A01"/>
    <w:rsid w:val="00FB03E9"/>
    <w:rsid w:val="00FB0A14"/>
    <w:rsid w:val="00FB4456"/>
    <w:rsid w:val="00FB5688"/>
    <w:rsid w:val="00FB5AE9"/>
    <w:rsid w:val="00FB5D74"/>
    <w:rsid w:val="00FC1E4B"/>
    <w:rsid w:val="00FC2C72"/>
    <w:rsid w:val="00FC3A0E"/>
    <w:rsid w:val="00FD06B7"/>
    <w:rsid w:val="00FD0A3A"/>
    <w:rsid w:val="00FD16AF"/>
    <w:rsid w:val="00FD1BAA"/>
    <w:rsid w:val="00FD1F4D"/>
    <w:rsid w:val="00FD2A3E"/>
    <w:rsid w:val="00FD5910"/>
    <w:rsid w:val="00FD6FFE"/>
    <w:rsid w:val="00FD7077"/>
    <w:rsid w:val="00FE390E"/>
    <w:rsid w:val="00FE5BBC"/>
    <w:rsid w:val="00FF3138"/>
    <w:rsid w:val="00FF507F"/>
    <w:rsid w:val="00FF6474"/>
    <w:rsid w:val="00FF649E"/>
    <w:rsid w:val="00FF68B9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3B99236"/>
  <w15:docId w15:val="{6A3573FF-6C79-44AB-BDE7-52C3F7374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132E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72751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D3320"/>
    <w:pPr>
      <w:keepNext/>
      <w:keepLines/>
      <w:spacing w:before="40" w:line="259" w:lineRule="auto"/>
      <w:outlineLvl w:val="2"/>
    </w:pPr>
    <w:rPr>
      <w:rFonts w:ascii="Cambria" w:hAnsi="Cambria" w:cs="Times New Roman"/>
      <w:b/>
      <w:bCs/>
      <w:color w:val="4F81BD"/>
      <w:sz w:val="22"/>
      <w:szCs w:val="22"/>
      <w:lang w:eastAsia="en-US"/>
    </w:rPr>
  </w:style>
  <w:style w:type="paragraph" w:styleId="Ttulo5">
    <w:name w:val="heading 5"/>
    <w:basedOn w:val="Normal"/>
    <w:next w:val="Normal"/>
    <w:link w:val="Ttulo5Char"/>
    <w:qFormat/>
    <w:rsid w:val="002D3320"/>
    <w:pPr>
      <w:keepNext/>
      <w:outlineLvl w:val="4"/>
    </w:pPr>
    <w:rPr>
      <w:rFonts w:ascii="Times New Roman" w:hAnsi="Times New Roman" w:cs="Times New Roman"/>
      <w:b/>
      <w:sz w:val="24"/>
      <w:szCs w:val="20"/>
    </w:rPr>
  </w:style>
  <w:style w:type="paragraph" w:styleId="Ttulo9">
    <w:name w:val="heading 9"/>
    <w:basedOn w:val="Normal"/>
    <w:next w:val="Normal"/>
    <w:link w:val="Ttulo9Char"/>
    <w:qFormat/>
    <w:rsid w:val="002D3320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872F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872FC8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872FC8"/>
    <w:rPr>
      <w:szCs w:val="20"/>
    </w:rPr>
  </w:style>
  <w:style w:type="character" w:customStyle="1" w:styleId="citao2Char">
    <w:name w:val="citação 2 Char"/>
    <w:basedOn w:val="CitaoChar"/>
    <w:link w:val="citao2"/>
    <w:rsid w:val="00872FC8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aliases w:val="Cabeçalho superior,Heading 1a Char,Heading 1a Char Char,Heading 1a"/>
    <w:basedOn w:val="Normal"/>
    <w:link w:val="CabealhoChar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 Char1,Heading 1a Char Char Char,Heading 1a Char1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rsid w:val="002F697B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2F697B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2F697B"/>
    <w:rPr>
      <w:rFonts w:ascii="Ecofont_Spranq_eco_Sans" w:hAnsi="Ecofont_Spranq_eco_Sans" w:cs="Tahoma"/>
    </w:rPr>
  </w:style>
  <w:style w:type="paragraph" w:customStyle="1" w:styleId="Nivel01">
    <w:name w:val="Nivel 01"/>
    <w:basedOn w:val="Ttulo1"/>
    <w:next w:val="Normal"/>
    <w:link w:val="Nivel01Char"/>
    <w:qFormat/>
    <w:rsid w:val="00934194"/>
    <w:pPr>
      <w:spacing w:before="480" w:after="120" w:line="276" w:lineRule="auto"/>
      <w:ind w:left="360" w:right="-15" w:hanging="360"/>
      <w:jc w:val="both"/>
    </w:pPr>
    <w:rPr>
      <w:rFonts w:ascii="Arial" w:hAnsi="Arial"/>
      <w:b/>
      <w:bCs/>
      <w:color w:val="000000"/>
      <w:sz w:val="20"/>
    </w:rPr>
  </w:style>
  <w:style w:type="character" w:customStyle="1" w:styleId="Nivel01Char">
    <w:name w:val="Nivel 01 Char"/>
    <w:basedOn w:val="Ttulo1Char"/>
    <w:link w:val="Nivel01"/>
    <w:rsid w:val="00934194"/>
    <w:rPr>
      <w:rFonts w:ascii="Arial" w:eastAsiaTheme="majorEastAsia" w:hAnsi="Arial" w:cstheme="majorBidi"/>
      <w:b/>
      <w:bCs/>
      <w:color w:val="000000"/>
      <w:sz w:val="32"/>
      <w:szCs w:val="32"/>
    </w:rPr>
  </w:style>
  <w:style w:type="character" w:customStyle="1" w:styleId="Ttulo1Char">
    <w:name w:val="Título 1 Char"/>
    <w:basedOn w:val="Fontepargpadro"/>
    <w:link w:val="Ttulo1"/>
    <w:rsid w:val="0072751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comgrade">
    <w:name w:val="Table Grid"/>
    <w:basedOn w:val="Tabelanormal"/>
    <w:rsid w:val="000D0743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link w:val="Nivel1Char"/>
    <w:qFormat/>
    <w:rsid w:val="000735BA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12018B"/>
    <w:rPr>
      <w:b/>
      <w:bCs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646BE"/>
    <w:rPr>
      <w:color w:val="808080"/>
      <w:shd w:val="clear" w:color="auto" w:fill="E6E6E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D3320"/>
    <w:rPr>
      <w:rFonts w:ascii="Cambria" w:hAnsi="Cambria"/>
      <w:b/>
      <w:bCs/>
      <w:color w:val="4F81BD"/>
      <w:sz w:val="22"/>
      <w:szCs w:val="22"/>
      <w:lang w:eastAsia="en-US"/>
    </w:rPr>
  </w:style>
  <w:style w:type="character" w:customStyle="1" w:styleId="Ttulo5Char">
    <w:name w:val="Título 5 Char"/>
    <w:basedOn w:val="Fontepargpadro"/>
    <w:link w:val="Ttulo5"/>
    <w:rsid w:val="002D3320"/>
    <w:rPr>
      <w:b/>
      <w:sz w:val="24"/>
    </w:rPr>
  </w:style>
  <w:style w:type="character" w:customStyle="1" w:styleId="Ttulo9Char">
    <w:name w:val="Título 9 Char"/>
    <w:basedOn w:val="Fontepargpadro"/>
    <w:link w:val="Ttulo9"/>
    <w:rsid w:val="002D3320"/>
    <w:rPr>
      <w:rFonts w:ascii="Arial" w:hAnsi="Arial" w:cs="Arial"/>
      <w:sz w:val="22"/>
      <w:szCs w:val="22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D332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D3320"/>
    <w:rPr>
      <w:rFonts w:ascii="Arial" w:hAnsi="Arial" w:cs="Tahoma"/>
      <w:b/>
      <w:bCs/>
    </w:rPr>
  </w:style>
  <w:style w:type="character" w:styleId="TextodoEspaoReservado">
    <w:name w:val="Placeholder Text"/>
    <w:basedOn w:val="Fontepargpadro"/>
    <w:uiPriority w:val="99"/>
    <w:semiHidden/>
    <w:rsid w:val="002D3320"/>
    <w:rPr>
      <w:color w:val="808080"/>
    </w:rPr>
  </w:style>
  <w:style w:type="character" w:customStyle="1" w:styleId="Nivel1Char">
    <w:name w:val="Nivel1 Char"/>
    <w:basedOn w:val="Ttulo1Char"/>
    <w:link w:val="Nivel1"/>
    <w:rsid w:val="002D3320"/>
    <w:rPr>
      <w:rFonts w:ascii="Arial" w:eastAsiaTheme="majorEastAsia" w:hAnsi="Arial" w:cs="Arial"/>
      <w:b/>
      <w:color w:val="000000"/>
      <w:sz w:val="32"/>
      <w:szCs w:val="32"/>
    </w:rPr>
  </w:style>
  <w:style w:type="paragraph" w:styleId="Reviso">
    <w:name w:val="Revision"/>
    <w:hidden/>
    <w:uiPriority w:val="99"/>
    <w:semiHidden/>
    <w:rsid w:val="002D3320"/>
    <w:rPr>
      <w:rFonts w:ascii="Arial" w:hAnsi="Arial" w:cs="Tahoma"/>
      <w:szCs w:val="24"/>
    </w:rPr>
  </w:style>
  <w:style w:type="paragraph" w:customStyle="1" w:styleId="PargrafodaLista1">
    <w:name w:val="Parágrafo da Lista1"/>
    <w:basedOn w:val="Normal"/>
    <w:qFormat/>
    <w:rsid w:val="002D3320"/>
    <w:pPr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Citao1">
    <w:name w:val="Citação1"/>
    <w:basedOn w:val="Normal"/>
    <w:next w:val="Normal"/>
    <w:link w:val="QuoteChar"/>
    <w:uiPriority w:val="99"/>
    <w:qFormat/>
    <w:rsid w:val="002D3320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QuoteChar">
    <w:name w:val="Quote Char"/>
    <w:link w:val="Citao1"/>
    <w:uiPriority w:val="99"/>
    <w:rsid w:val="002D3320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paragraph" w:customStyle="1" w:styleId="Contedodatabela">
    <w:name w:val="Conteúdo da tabela"/>
    <w:basedOn w:val="Normal"/>
    <w:rsid w:val="002D3320"/>
    <w:pPr>
      <w:widowControl w:val="0"/>
      <w:suppressLineNumbers/>
      <w:suppressAutoHyphens/>
    </w:pPr>
    <w:rPr>
      <w:rFonts w:ascii="Times New Roman" w:eastAsia="Lucida Sans Unicode" w:hAnsi="Times New Roman" w:cs="Times New Roman"/>
      <w:kern w:val="1"/>
      <w:sz w:val="24"/>
      <w:lang w:eastAsia="zh-CN"/>
    </w:rPr>
  </w:style>
  <w:style w:type="table" w:customStyle="1" w:styleId="Tabelacomgrade1">
    <w:name w:val="Tabela com grade1"/>
    <w:basedOn w:val="Tabelanormal"/>
    <w:next w:val="Tabelacomgrade"/>
    <w:rsid w:val="002D332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tulo">
    <w:name w:val="Title"/>
    <w:aliases w:val=" Char"/>
    <w:basedOn w:val="Normal"/>
    <w:link w:val="TtuloChar"/>
    <w:qFormat/>
    <w:rsid w:val="002D3320"/>
    <w:pPr>
      <w:jc w:val="center"/>
    </w:pPr>
    <w:rPr>
      <w:rFonts w:ascii="Times New Roman" w:hAnsi="Times New Roman" w:cs="Times New Roman"/>
      <w:b/>
      <w:sz w:val="24"/>
    </w:rPr>
  </w:style>
  <w:style w:type="character" w:customStyle="1" w:styleId="TtuloChar">
    <w:name w:val="Título Char"/>
    <w:aliases w:val=" Char Char"/>
    <w:basedOn w:val="Fontepargpadro"/>
    <w:link w:val="Ttulo"/>
    <w:rsid w:val="002D3320"/>
    <w:rPr>
      <w:b/>
      <w:sz w:val="24"/>
      <w:szCs w:val="24"/>
    </w:rPr>
  </w:style>
  <w:style w:type="table" w:customStyle="1" w:styleId="Tabelacomgrade11">
    <w:name w:val="Tabela com grade11"/>
    <w:basedOn w:val="Tabelanormal"/>
    <w:next w:val="Tabelacomgrade"/>
    <w:uiPriority w:val="59"/>
    <w:rsid w:val="002D332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2D3320"/>
  </w:style>
  <w:style w:type="paragraph" w:customStyle="1" w:styleId="Ttulo31">
    <w:name w:val="Título 31"/>
    <w:basedOn w:val="Normal"/>
    <w:next w:val="Normal"/>
    <w:uiPriority w:val="9"/>
    <w:semiHidden/>
    <w:unhideWhenUsed/>
    <w:qFormat/>
    <w:rsid w:val="002D3320"/>
    <w:pPr>
      <w:keepNext/>
      <w:keepLines/>
      <w:spacing w:before="200" w:line="276" w:lineRule="auto"/>
      <w:outlineLvl w:val="2"/>
    </w:pPr>
    <w:rPr>
      <w:rFonts w:ascii="Cambria" w:hAnsi="Cambria" w:cs="Times New Roman"/>
      <w:b/>
      <w:bCs/>
      <w:color w:val="4F81BD"/>
      <w:sz w:val="22"/>
      <w:szCs w:val="22"/>
      <w:lang w:eastAsia="en-US"/>
    </w:rPr>
  </w:style>
  <w:style w:type="numbering" w:customStyle="1" w:styleId="Semlista11">
    <w:name w:val="Sem lista11"/>
    <w:next w:val="Semlista"/>
    <w:uiPriority w:val="99"/>
    <w:semiHidden/>
    <w:unhideWhenUsed/>
    <w:rsid w:val="002D3320"/>
  </w:style>
  <w:style w:type="character" w:customStyle="1" w:styleId="Hyperlink1">
    <w:name w:val="Hyperlink1"/>
    <w:basedOn w:val="Fontepargpadro"/>
    <w:uiPriority w:val="99"/>
    <w:unhideWhenUsed/>
    <w:rsid w:val="002D3320"/>
    <w:rPr>
      <w:color w:val="0000FF"/>
      <w:u w:val="single"/>
    </w:rPr>
  </w:style>
  <w:style w:type="character" w:customStyle="1" w:styleId="Fontepargpadro6">
    <w:name w:val="Fonte parág. padrão6"/>
    <w:rsid w:val="002D3320"/>
  </w:style>
  <w:style w:type="paragraph" w:customStyle="1" w:styleId="Default">
    <w:name w:val="Default"/>
    <w:rsid w:val="002D3320"/>
    <w:pPr>
      <w:autoSpaceDE w:val="0"/>
    </w:pPr>
    <w:rPr>
      <w:rFonts w:ascii="Calibri" w:eastAsia="SimSun" w:hAnsi="Calibri" w:cs="Calibri"/>
      <w:color w:val="000000"/>
      <w:kern w:val="1"/>
      <w:sz w:val="24"/>
      <w:szCs w:val="24"/>
      <w:lang w:eastAsia="zh-CN"/>
    </w:rPr>
  </w:style>
  <w:style w:type="character" w:customStyle="1" w:styleId="Ttulo3Char1">
    <w:name w:val="Título 3 Char1"/>
    <w:basedOn w:val="Fontepargpadro"/>
    <w:uiPriority w:val="9"/>
    <w:semiHidden/>
    <w:rsid w:val="002D3320"/>
    <w:rPr>
      <w:rFonts w:ascii="Calibri Light" w:eastAsia="Times New Roman" w:hAnsi="Calibri Light" w:cs="Times New Roman"/>
      <w:color w:val="1F3763"/>
      <w:sz w:val="24"/>
      <w:szCs w:val="24"/>
    </w:rPr>
  </w:style>
  <w:style w:type="table" w:customStyle="1" w:styleId="Tabelacomgrade2">
    <w:name w:val="Tabela com grade2"/>
    <w:basedOn w:val="Tabelanormal"/>
    <w:next w:val="Tabelacomgrade"/>
    <w:uiPriority w:val="39"/>
    <w:rsid w:val="002D332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2D3320"/>
  </w:style>
  <w:style w:type="table" w:customStyle="1" w:styleId="Tabelacomgrade3">
    <w:name w:val="Tabela com grade3"/>
    <w:basedOn w:val="Tabelanormal"/>
    <w:next w:val="Tabelacomgrade"/>
    <w:uiPriority w:val="59"/>
    <w:rsid w:val="002D332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emlista12">
    <w:name w:val="Sem lista12"/>
    <w:next w:val="Semlista"/>
    <w:semiHidden/>
    <w:rsid w:val="002D3320"/>
  </w:style>
  <w:style w:type="table" w:customStyle="1" w:styleId="Tabelacomgrade12">
    <w:name w:val="Tabela com grade12"/>
    <w:basedOn w:val="Tabelanormal"/>
    <w:next w:val="Tabelacomgrade"/>
    <w:rsid w:val="002D33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tiloEstilo6Negrito">
    <w:name w:val="Estilo Estilo6 + Negrito"/>
    <w:basedOn w:val="Normal"/>
    <w:link w:val="EstiloEstilo6NegritoChar"/>
    <w:rsid w:val="002D3320"/>
    <w:pPr>
      <w:spacing w:before="1134" w:after="1134"/>
    </w:pPr>
    <w:rPr>
      <w:rFonts w:ascii="Times New Roman" w:hAnsi="Times New Roman" w:cs="Times New Roman"/>
      <w:b/>
      <w:bCs/>
      <w:sz w:val="24"/>
    </w:rPr>
  </w:style>
  <w:style w:type="character" w:customStyle="1" w:styleId="EstiloEstilo6NegritoChar">
    <w:name w:val="Estilo Estilo6 + Negrito Char"/>
    <w:link w:val="EstiloEstilo6Negrito"/>
    <w:rsid w:val="002D3320"/>
    <w:rPr>
      <w:b/>
      <w:bCs/>
      <w:sz w:val="24"/>
      <w:szCs w:val="24"/>
    </w:rPr>
  </w:style>
  <w:style w:type="paragraph" w:customStyle="1" w:styleId="TtulodaTabela">
    <w:name w:val="Título da Tabela"/>
    <w:basedOn w:val="Normal"/>
    <w:rsid w:val="0077380D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customStyle="1" w:styleId="Corpodetexto21">
    <w:name w:val="Corpo de texto 21"/>
    <w:basedOn w:val="Normal"/>
    <w:rsid w:val="0077380D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77380D"/>
    <w:pPr>
      <w:numPr>
        <w:numId w:val="35"/>
      </w:numPr>
      <w:tabs>
        <w:tab w:val="left" w:pos="567"/>
      </w:tabs>
      <w:jc w:val="both"/>
    </w:pPr>
    <w:rPr>
      <w:rFonts w:ascii="Arial" w:hAnsi="Arial"/>
      <w:b/>
      <w:bCs/>
    </w:rPr>
  </w:style>
  <w:style w:type="character" w:customStyle="1" w:styleId="Nivel01TituloChar">
    <w:name w:val="Nivel_01_Titulo Char"/>
    <w:basedOn w:val="Ttulo1Char"/>
    <w:link w:val="Nivel01Titulo"/>
    <w:rsid w:val="0077380D"/>
    <w:rPr>
      <w:rFonts w:ascii="Arial" w:eastAsiaTheme="majorEastAsia" w:hAnsi="Arial" w:cstheme="majorBidi"/>
      <w:b/>
      <w:bCs/>
      <w:color w:val="365F91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724A9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24A9E"/>
    <w:pPr>
      <w:widowControl w:val="0"/>
      <w:autoSpaceDE w:val="0"/>
      <w:autoSpaceDN w:val="0"/>
    </w:pPr>
    <w:rPr>
      <w:rFonts w:ascii="Times New Roman" w:hAnsi="Times New Roman" w:cs="Times New Roman"/>
      <w:sz w:val="24"/>
      <w:lang w:bidi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724A9E"/>
    <w:rPr>
      <w:sz w:val="24"/>
      <w:szCs w:val="24"/>
      <w:lang w:bidi="pt-BR"/>
    </w:rPr>
  </w:style>
  <w:style w:type="table" w:customStyle="1" w:styleId="TableNormal1">
    <w:name w:val="Table Normal1"/>
    <w:uiPriority w:val="2"/>
    <w:semiHidden/>
    <w:unhideWhenUsed/>
    <w:qFormat/>
    <w:rsid w:val="00724A9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724A9E"/>
    <w:pPr>
      <w:widowControl w:val="0"/>
      <w:autoSpaceDE w:val="0"/>
      <w:autoSpaceDN w:val="0"/>
      <w:ind w:left="942"/>
      <w:outlineLvl w:val="1"/>
    </w:pPr>
    <w:rPr>
      <w:rFonts w:ascii="Times New Roman" w:hAnsi="Times New Roman" w:cs="Times New Roman"/>
      <w:b/>
      <w:bCs/>
      <w:sz w:val="24"/>
      <w:lang w:bidi="pt-BR"/>
    </w:rPr>
  </w:style>
  <w:style w:type="table" w:customStyle="1" w:styleId="TableNormal2">
    <w:name w:val="Table Normal2"/>
    <w:uiPriority w:val="2"/>
    <w:semiHidden/>
    <w:unhideWhenUsed/>
    <w:qFormat/>
    <w:rsid w:val="00724A9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724A9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724A9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24A9E"/>
    <w:pPr>
      <w:widowControl w:val="0"/>
      <w:autoSpaceDE w:val="0"/>
      <w:autoSpaceDN w:val="0"/>
    </w:pPr>
    <w:rPr>
      <w:rFonts w:ascii="Times New Roman" w:hAnsi="Times New Roman" w:cs="Times New Roman"/>
      <w:sz w:val="22"/>
      <w:szCs w:val="22"/>
      <w:lang w:bidi="pt-BR"/>
    </w:rPr>
  </w:style>
  <w:style w:type="table" w:customStyle="1" w:styleId="TableNormal5">
    <w:name w:val="Table Normal5"/>
    <w:uiPriority w:val="2"/>
    <w:semiHidden/>
    <w:unhideWhenUsed/>
    <w:qFormat/>
    <w:rsid w:val="00724A9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4">
    <w:name w:val="Tabela com grade4"/>
    <w:basedOn w:val="Tabelanormal"/>
    <w:next w:val="Tabelacomgrade"/>
    <w:uiPriority w:val="59"/>
    <w:rsid w:val="00465C0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abecalhocentralizado">
    <w:name w:val="cabecalho_centralizado"/>
    <w:basedOn w:val="Normal"/>
    <w:rsid w:val="00E26762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notarodapealinhadoesquerda">
    <w:name w:val="nota_rodape_alinhado_esquerda"/>
    <w:basedOn w:val="Normal"/>
    <w:rsid w:val="003E673B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tabelatextocentralizado">
    <w:name w:val="tabela_texto_centralizado"/>
    <w:basedOn w:val="Normal"/>
    <w:rsid w:val="00790FAC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tabelatextoalinhadoesquerda">
    <w:name w:val="tabela_texto_alinhado_esquerda"/>
    <w:basedOn w:val="Normal"/>
    <w:rsid w:val="003370EA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tabelatextojustificado">
    <w:name w:val="tabela_texto_justificado"/>
    <w:basedOn w:val="Normal"/>
    <w:rsid w:val="00584308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9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0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1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9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3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2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6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2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0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9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845C3-3284-4E28-B665-8B0CC6911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minuta.dotx</Template>
  <TotalTime>0</TotalTime>
  <Pages>2</Pages>
  <Words>294</Words>
  <Characters>1590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Edital Pregão Eletrônico Serviços Contínuos com dedicação de mão de obra, Habilitação Completa - Híbrido</vt:lpstr>
      <vt:lpstr>Edital Pregão Eletrônico Serviços Contínuos com dedicação de mão de obra, Habilitação Completa - Híbrido</vt:lpstr>
    </vt:vector>
  </TitlesOfParts>
  <Company>AGU/CGU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Eletrônico Serviços Contínuos com dedicação de mão de obra, Habilitação Completa - Híbrido</dc:title>
  <dc:subject/>
  <dc:creator>Manoel Filho</dc:creator>
  <cp:keywords/>
  <dc:description/>
  <cp:lastModifiedBy>Annie Muzzi Borges de Lamare Paz</cp:lastModifiedBy>
  <cp:revision>2</cp:revision>
  <cp:lastPrinted>2019-07-30T18:13:00Z</cp:lastPrinted>
  <dcterms:created xsi:type="dcterms:W3CDTF">2022-10-19T12:55:00Z</dcterms:created>
  <dcterms:modified xsi:type="dcterms:W3CDTF">2022-10-19T12:55:00Z</dcterms:modified>
</cp:coreProperties>
</file>