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9DA4F4" w14:textId="2CED3CB0" w:rsidR="00613DA3" w:rsidRPr="00283559" w:rsidRDefault="00372767" w:rsidP="00613DA3">
      <w:pPr>
        <w:spacing w:line="360" w:lineRule="auto"/>
        <w:jc w:val="center"/>
        <w:rPr>
          <w:rFonts w:ascii="Calibri" w:hAnsi="Calibri" w:cs="Calibri"/>
          <w:b/>
          <w:bCs/>
          <w:szCs w:val="20"/>
        </w:rPr>
      </w:pPr>
      <w:r w:rsidRPr="00283559">
        <w:rPr>
          <w:rFonts w:ascii="Calibri" w:hAnsi="Calibri" w:cs="Calibri"/>
          <w:b/>
          <w:bCs/>
          <w:szCs w:val="20"/>
        </w:rPr>
        <w:t>ANEXO</w:t>
      </w:r>
      <w:r w:rsidR="00E00726" w:rsidRPr="00283559">
        <w:rPr>
          <w:rFonts w:ascii="Calibri" w:hAnsi="Calibri" w:cs="Calibri"/>
          <w:b/>
          <w:bCs/>
          <w:szCs w:val="20"/>
        </w:rPr>
        <w:t xml:space="preserve"> </w:t>
      </w:r>
      <w:r w:rsidR="00B713C5" w:rsidRPr="00283559">
        <w:rPr>
          <w:rFonts w:ascii="Calibri" w:hAnsi="Calibri" w:cs="Calibri"/>
          <w:b/>
          <w:bCs/>
          <w:szCs w:val="20"/>
        </w:rPr>
        <w:t>I</w:t>
      </w:r>
      <w:r w:rsidR="00E00726" w:rsidRPr="00283559">
        <w:rPr>
          <w:rFonts w:ascii="Calibri" w:hAnsi="Calibri" w:cs="Calibri"/>
          <w:b/>
          <w:bCs/>
          <w:szCs w:val="20"/>
        </w:rPr>
        <w:t>I</w:t>
      </w:r>
      <w:r w:rsidR="00E00969" w:rsidRPr="00283559">
        <w:rPr>
          <w:rFonts w:ascii="Calibri" w:hAnsi="Calibri" w:cs="Calibri"/>
          <w:b/>
          <w:bCs/>
          <w:szCs w:val="20"/>
        </w:rPr>
        <w:t>I</w:t>
      </w:r>
      <w:r w:rsidR="00E00726" w:rsidRPr="00283559">
        <w:rPr>
          <w:rFonts w:ascii="Calibri" w:hAnsi="Calibri" w:cs="Calibri"/>
          <w:b/>
          <w:bCs/>
          <w:szCs w:val="20"/>
        </w:rPr>
        <w:t xml:space="preserve"> </w:t>
      </w:r>
      <w:r w:rsidRPr="00283559">
        <w:rPr>
          <w:rFonts w:ascii="Calibri" w:hAnsi="Calibri" w:cs="Calibri"/>
          <w:b/>
          <w:bCs/>
          <w:szCs w:val="20"/>
        </w:rPr>
        <w:t xml:space="preserve">DO EDITAL </w:t>
      </w:r>
      <w:r w:rsidR="00613DA3" w:rsidRPr="00283559">
        <w:rPr>
          <w:rFonts w:ascii="Calibri" w:hAnsi="Calibri" w:cs="Calibri"/>
          <w:b/>
          <w:bCs/>
          <w:szCs w:val="20"/>
        </w:rPr>
        <w:t>- MODELO DE PROPOSTA COMERCIAL</w:t>
      </w:r>
    </w:p>
    <w:p w14:paraId="10CE07C6" w14:textId="1DC34958" w:rsidR="00613DA3" w:rsidRPr="00283559" w:rsidRDefault="00613DA3" w:rsidP="00613DA3">
      <w:pPr>
        <w:spacing w:line="360" w:lineRule="auto"/>
        <w:jc w:val="center"/>
        <w:rPr>
          <w:rFonts w:ascii="Calibri" w:hAnsi="Calibri" w:cs="Calibri"/>
          <w:b/>
          <w:bCs/>
          <w:szCs w:val="20"/>
        </w:rPr>
      </w:pPr>
      <w:r w:rsidRPr="00283559">
        <w:rPr>
          <w:rFonts w:ascii="Calibri" w:hAnsi="Calibri" w:cs="Calibri"/>
          <w:b/>
          <w:bCs/>
          <w:szCs w:val="20"/>
        </w:rPr>
        <w:t xml:space="preserve">PREGÃO ELETRÔNICO Nº </w:t>
      </w:r>
      <w:r w:rsidR="00283559" w:rsidRPr="00283559">
        <w:rPr>
          <w:rFonts w:ascii="Calibri" w:hAnsi="Calibri" w:cs="Calibri"/>
          <w:b/>
          <w:bCs/>
          <w:szCs w:val="20"/>
        </w:rPr>
        <w:t>90005</w:t>
      </w:r>
      <w:r w:rsidRPr="00283559">
        <w:rPr>
          <w:rFonts w:ascii="Calibri" w:hAnsi="Calibri" w:cs="Calibri"/>
          <w:b/>
          <w:bCs/>
          <w:szCs w:val="20"/>
        </w:rPr>
        <w:t>/202</w:t>
      </w:r>
      <w:r w:rsidR="00372767" w:rsidRPr="00283559">
        <w:rPr>
          <w:rFonts w:ascii="Calibri" w:hAnsi="Calibri" w:cs="Calibri"/>
          <w:b/>
          <w:bCs/>
          <w:szCs w:val="20"/>
        </w:rPr>
        <w:t>4</w:t>
      </w:r>
    </w:p>
    <w:p w14:paraId="4B0CF652" w14:textId="6F1FEDE9" w:rsidR="00613DA3" w:rsidRPr="00283559" w:rsidRDefault="00EA3C92" w:rsidP="00613DA3">
      <w:pPr>
        <w:spacing w:line="360" w:lineRule="auto"/>
        <w:jc w:val="center"/>
        <w:rPr>
          <w:rFonts w:ascii="Calibri" w:hAnsi="Calibri" w:cs="Calibri"/>
          <w:bCs/>
          <w:szCs w:val="20"/>
        </w:rPr>
      </w:pPr>
      <w:r w:rsidRPr="00283559">
        <w:rPr>
          <w:rFonts w:ascii="Calibri" w:hAnsi="Calibri" w:cs="Calibri"/>
          <w:bCs/>
          <w:szCs w:val="20"/>
        </w:rPr>
        <w:t xml:space="preserve">(Processo Administrativo SEI nº </w:t>
      </w:r>
      <w:r w:rsidR="00283559" w:rsidRPr="00283559">
        <w:rPr>
          <w:rFonts w:ascii="Calibri" w:hAnsi="Calibri" w:cs="Calibri"/>
          <w:bCs/>
        </w:rPr>
        <w:t>00176.000198/2024-03</w:t>
      </w:r>
      <w:r w:rsidRPr="00283559">
        <w:rPr>
          <w:rFonts w:ascii="Calibri" w:hAnsi="Calibri" w:cs="Calibri"/>
          <w:bCs/>
          <w:szCs w:val="20"/>
        </w:rPr>
        <w:t>)</w:t>
      </w:r>
    </w:p>
    <w:p w14:paraId="2D99717A" w14:textId="77777777" w:rsidR="00BD5DF1" w:rsidRPr="00283559" w:rsidRDefault="00BD5DF1" w:rsidP="00EA3C92">
      <w:pPr>
        <w:spacing w:line="276" w:lineRule="auto"/>
        <w:jc w:val="both"/>
        <w:rPr>
          <w:rFonts w:ascii="Calibri" w:hAnsi="Calibri" w:cs="Calibri"/>
          <w:b/>
          <w:color w:val="FF0000"/>
          <w:sz w:val="18"/>
          <w:szCs w:val="18"/>
        </w:rPr>
      </w:pPr>
      <w:r w:rsidRPr="00283559">
        <w:rPr>
          <w:rFonts w:ascii="Calibri" w:hAnsi="Calibri" w:cs="Calibri"/>
          <w:b/>
          <w:color w:val="FF0000"/>
          <w:sz w:val="18"/>
          <w:szCs w:val="18"/>
        </w:rPr>
        <w:t xml:space="preserve">Prezado Licitante, </w:t>
      </w:r>
    </w:p>
    <w:p w14:paraId="75869568" w14:textId="31CDCE68" w:rsidR="00BD5DF1" w:rsidRPr="00283559" w:rsidRDefault="00BD5DF1" w:rsidP="00EA3C92">
      <w:pPr>
        <w:spacing w:line="276" w:lineRule="auto"/>
        <w:jc w:val="both"/>
        <w:rPr>
          <w:rFonts w:ascii="Calibri" w:hAnsi="Calibri" w:cs="Calibri"/>
          <w:b/>
          <w:color w:val="FF0000"/>
          <w:sz w:val="18"/>
          <w:szCs w:val="18"/>
        </w:rPr>
      </w:pPr>
      <w:r w:rsidRPr="00283559">
        <w:rPr>
          <w:rFonts w:ascii="Calibri" w:hAnsi="Calibri" w:cs="Calibri"/>
          <w:b/>
          <w:color w:val="FF0000"/>
          <w:sz w:val="18"/>
          <w:szCs w:val="18"/>
        </w:rPr>
        <w:t xml:space="preserve">Somente serão aceitas propostas que utilizem este modelo como referência. Propostas Comerciais que fujam do padrão estabelecido por este anexo, serão desclassificadas. </w:t>
      </w:r>
    </w:p>
    <w:p w14:paraId="3F74398F" w14:textId="6872128E" w:rsidR="00BD5DF1" w:rsidRPr="00283559" w:rsidRDefault="00BD5DF1" w:rsidP="00EA3C92">
      <w:pPr>
        <w:spacing w:after="240" w:line="276" w:lineRule="auto"/>
        <w:jc w:val="both"/>
        <w:rPr>
          <w:rFonts w:ascii="Calibri" w:hAnsi="Calibri" w:cs="Calibri"/>
          <w:b/>
          <w:color w:val="FF0000"/>
          <w:sz w:val="18"/>
          <w:szCs w:val="18"/>
        </w:rPr>
      </w:pPr>
      <w:r w:rsidRPr="00283559">
        <w:rPr>
          <w:rFonts w:ascii="Calibri" w:hAnsi="Calibri" w:cs="Calibri"/>
          <w:b/>
          <w:color w:val="FF0000"/>
          <w:sz w:val="18"/>
          <w:szCs w:val="18"/>
        </w:rPr>
        <w:t>Para cadastro da proposta no sistema, deletar todas as observações em vermelho, e utilizar folha timbrada ou com o logo da empresa.</w:t>
      </w:r>
      <w:r w:rsidR="00E709F2" w:rsidRPr="00283559">
        <w:rPr>
          <w:rFonts w:ascii="Calibri" w:hAnsi="Calibri" w:cs="Calibri"/>
          <w:b/>
          <w:color w:val="FF0000"/>
          <w:sz w:val="18"/>
          <w:szCs w:val="18"/>
        </w:rPr>
        <w:t xml:space="preserve"> FAVOR DELETAR OS TEXTOS NA COR VERMELHA.</w:t>
      </w:r>
    </w:p>
    <w:p w14:paraId="3F50A959" w14:textId="72A315C2" w:rsidR="00DA2514" w:rsidRPr="00283559" w:rsidRDefault="00DA2514" w:rsidP="00BD5DF1">
      <w:pPr>
        <w:spacing w:line="360" w:lineRule="auto"/>
        <w:jc w:val="both"/>
        <w:rPr>
          <w:rFonts w:ascii="Calibri" w:hAnsi="Calibri" w:cs="Calibri"/>
          <w:b/>
          <w:szCs w:val="20"/>
        </w:rPr>
      </w:pPr>
      <w:r w:rsidRPr="00283559">
        <w:rPr>
          <w:rFonts w:ascii="Calibri" w:hAnsi="Calibri" w:cs="Calibri"/>
          <w:b/>
          <w:szCs w:val="20"/>
        </w:rPr>
        <w:t>Ao CONSELHO DE ARQUITETURA E URBANISMO DO RIO GRANDE DO SUL – CAU/RS,</w:t>
      </w:r>
    </w:p>
    <w:p w14:paraId="535EC5AE" w14:textId="5292233C" w:rsidR="00EF2567" w:rsidRPr="00283559" w:rsidRDefault="00C95122" w:rsidP="00EA3C92">
      <w:pPr>
        <w:spacing w:line="276" w:lineRule="auto"/>
        <w:ind w:right="-15"/>
        <w:jc w:val="both"/>
        <w:rPr>
          <w:rFonts w:ascii="Calibri" w:hAnsi="Calibri" w:cs="Calibri"/>
          <w:szCs w:val="20"/>
        </w:rPr>
      </w:pPr>
      <w:r w:rsidRPr="00283559">
        <w:rPr>
          <w:rFonts w:ascii="Calibri" w:hAnsi="Calibri" w:cs="Calibri"/>
          <w:szCs w:val="20"/>
        </w:rPr>
        <w:t>Nome da Empresa:</w:t>
      </w:r>
    </w:p>
    <w:p w14:paraId="0862D500" w14:textId="08DA2F21" w:rsidR="00C95122" w:rsidRPr="00283559" w:rsidRDefault="00C95122" w:rsidP="00EA3C92">
      <w:pPr>
        <w:spacing w:line="276" w:lineRule="auto"/>
        <w:ind w:right="-15"/>
        <w:jc w:val="both"/>
        <w:rPr>
          <w:rFonts w:ascii="Calibri" w:hAnsi="Calibri" w:cs="Calibri"/>
          <w:szCs w:val="20"/>
        </w:rPr>
      </w:pPr>
      <w:r w:rsidRPr="00283559">
        <w:rPr>
          <w:rFonts w:ascii="Calibri" w:hAnsi="Calibri" w:cs="Calibri"/>
          <w:szCs w:val="20"/>
        </w:rPr>
        <w:t>CNPJ:</w:t>
      </w:r>
    </w:p>
    <w:p w14:paraId="162AB78F" w14:textId="28522DB5" w:rsidR="00E709F2" w:rsidRPr="00283559" w:rsidRDefault="00E709F2" w:rsidP="00EA3C92">
      <w:pPr>
        <w:spacing w:line="276" w:lineRule="auto"/>
        <w:ind w:right="-15"/>
        <w:jc w:val="both"/>
        <w:rPr>
          <w:rFonts w:ascii="Calibri" w:hAnsi="Calibri" w:cs="Calibri"/>
          <w:szCs w:val="20"/>
        </w:rPr>
      </w:pPr>
      <w:r w:rsidRPr="00283559">
        <w:rPr>
          <w:rFonts w:ascii="Calibri" w:hAnsi="Calibri" w:cs="Calibri"/>
          <w:szCs w:val="20"/>
        </w:rPr>
        <w:t>Nome do Representante ou Procurador:</w:t>
      </w:r>
    </w:p>
    <w:p w14:paraId="4B5EA484" w14:textId="25D9D7FE" w:rsidR="00C95122" w:rsidRPr="00283559" w:rsidRDefault="00C95122" w:rsidP="00EA3C92">
      <w:pPr>
        <w:spacing w:line="276" w:lineRule="auto"/>
        <w:ind w:right="-15"/>
        <w:jc w:val="both"/>
        <w:rPr>
          <w:rFonts w:ascii="Calibri" w:hAnsi="Calibri" w:cs="Calibri"/>
          <w:szCs w:val="20"/>
        </w:rPr>
      </w:pPr>
      <w:r w:rsidRPr="00283559">
        <w:rPr>
          <w:rFonts w:ascii="Calibri" w:hAnsi="Calibri" w:cs="Calibri"/>
          <w:szCs w:val="20"/>
        </w:rPr>
        <w:t>Endereço (com CEP):</w:t>
      </w:r>
    </w:p>
    <w:p w14:paraId="354EA9EE" w14:textId="7F140696" w:rsidR="00C95122" w:rsidRPr="00283559" w:rsidRDefault="00C95122" w:rsidP="00EA3C92">
      <w:pPr>
        <w:spacing w:line="276" w:lineRule="auto"/>
        <w:ind w:right="-15"/>
        <w:jc w:val="both"/>
        <w:rPr>
          <w:rFonts w:ascii="Calibri" w:hAnsi="Calibri" w:cs="Calibri"/>
          <w:szCs w:val="20"/>
        </w:rPr>
      </w:pPr>
      <w:r w:rsidRPr="00283559">
        <w:rPr>
          <w:rFonts w:ascii="Calibri" w:hAnsi="Calibri" w:cs="Calibri"/>
          <w:szCs w:val="20"/>
        </w:rPr>
        <w:t>Telefone:</w:t>
      </w:r>
    </w:p>
    <w:p w14:paraId="08BE9055" w14:textId="469D42BA" w:rsidR="00613DA3" w:rsidRPr="00283559" w:rsidRDefault="00613DA3" w:rsidP="00EA3C92">
      <w:pPr>
        <w:spacing w:line="276" w:lineRule="auto"/>
        <w:ind w:right="-15"/>
        <w:jc w:val="both"/>
        <w:rPr>
          <w:rFonts w:ascii="Calibri" w:hAnsi="Calibri" w:cs="Calibri"/>
          <w:szCs w:val="20"/>
        </w:rPr>
      </w:pPr>
      <w:r w:rsidRPr="00283559">
        <w:rPr>
          <w:rFonts w:ascii="Calibri" w:hAnsi="Calibri" w:cs="Calibri"/>
          <w:szCs w:val="20"/>
        </w:rPr>
        <w:t>E-mail para contato:</w:t>
      </w:r>
    </w:p>
    <w:p w14:paraId="76D3E21E" w14:textId="4A3C2242" w:rsidR="00C95122" w:rsidRPr="00283559" w:rsidRDefault="00C95122" w:rsidP="00C95122">
      <w:pPr>
        <w:spacing w:line="360" w:lineRule="auto"/>
        <w:jc w:val="center"/>
        <w:rPr>
          <w:rFonts w:ascii="Calibri" w:hAnsi="Calibri" w:cs="Calibri"/>
          <w:szCs w:val="20"/>
        </w:rPr>
      </w:pPr>
      <w:r w:rsidRPr="00283559">
        <w:rPr>
          <w:rFonts w:ascii="Calibri" w:hAnsi="Calibri" w:cs="Calibri"/>
          <w:b/>
          <w:szCs w:val="20"/>
        </w:rPr>
        <w:t>PROPOSTA COMERCIAL</w:t>
      </w:r>
    </w:p>
    <w:p w14:paraId="4CFD28A4" w14:textId="77D76209" w:rsidR="003343CC" w:rsidRPr="00283559" w:rsidRDefault="00DA2514" w:rsidP="008820E0">
      <w:pPr>
        <w:pStyle w:val="PargrafodaLista"/>
        <w:numPr>
          <w:ilvl w:val="0"/>
          <w:numId w:val="3"/>
        </w:numPr>
        <w:spacing w:line="360" w:lineRule="auto"/>
        <w:ind w:left="0" w:firstLine="0"/>
        <w:jc w:val="both"/>
        <w:rPr>
          <w:rFonts w:ascii="Calibri" w:hAnsi="Calibri" w:cs="Calibri"/>
          <w:b/>
          <w:color w:val="FF0000"/>
          <w:szCs w:val="20"/>
        </w:rPr>
      </w:pPr>
      <w:r w:rsidRPr="00283559">
        <w:rPr>
          <w:rFonts w:ascii="Calibri" w:hAnsi="Calibri" w:cs="Calibri"/>
          <w:szCs w:val="20"/>
        </w:rPr>
        <w:t xml:space="preserve"> </w:t>
      </w:r>
      <w:r w:rsidR="000575AE" w:rsidRPr="00283559">
        <w:rPr>
          <w:rFonts w:ascii="Calibri" w:hAnsi="Calibri" w:cs="Calibri"/>
          <w:szCs w:val="20"/>
        </w:rPr>
        <w:t>O</w:t>
      </w:r>
      <w:r w:rsidR="00061023" w:rsidRPr="00283559">
        <w:rPr>
          <w:rFonts w:ascii="Calibri" w:hAnsi="Calibri" w:cs="Calibri"/>
          <w:szCs w:val="20"/>
        </w:rPr>
        <w:t>bjeto</w:t>
      </w:r>
      <w:r w:rsidR="000575AE" w:rsidRPr="00283559">
        <w:rPr>
          <w:rFonts w:ascii="Calibri" w:hAnsi="Calibri" w:cs="Calibri"/>
          <w:szCs w:val="20"/>
        </w:rPr>
        <w:t xml:space="preserve"> da contratação</w:t>
      </w:r>
      <w:r w:rsidR="00061023" w:rsidRPr="00283559">
        <w:rPr>
          <w:rFonts w:ascii="Calibri" w:hAnsi="Calibri" w:cs="Calibri"/>
          <w:szCs w:val="20"/>
        </w:rPr>
        <w:t>:</w:t>
      </w:r>
    </w:p>
    <w:tbl>
      <w:tblPr>
        <w:tblStyle w:val="Tabelacomgrade"/>
        <w:tblpPr w:leftFromText="141" w:rightFromText="141" w:vertAnchor="text" w:tblpY="1"/>
        <w:tblOverlap w:val="never"/>
        <w:tblW w:w="906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6"/>
        <w:gridCol w:w="562"/>
        <w:gridCol w:w="4252"/>
        <w:gridCol w:w="851"/>
        <w:gridCol w:w="708"/>
        <w:gridCol w:w="1134"/>
        <w:gridCol w:w="1134"/>
      </w:tblGrid>
      <w:tr w:rsidR="00283559" w:rsidRPr="00283559" w14:paraId="08BE0ED6" w14:textId="77777777" w:rsidTr="00283559">
        <w:trPr>
          <w:cantSplit/>
          <w:trHeight w:val="706"/>
        </w:trPr>
        <w:tc>
          <w:tcPr>
            <w:tcW w:w="426" w:type="dxa"/>
            <w:textDirection w:val="btLr"/>
            <w:vAlign w:val="center"/>
          </w:tcPr>
          <w:p w14:paraId="5AE3524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83559">
              <w:rPr>
                <w:rFonts w:ascii="Calibri" w:hAnsi="Calibri" w:cs="Calibri"/>
                <w:b/>
                <w:bCs/>
                <w:sz w:val="16"/>
                <w:szCs w:val="16"/>
              </w:rPr>
              <w:t>GRUPO</w:t>
            </w:r>
          </w:p>
        </w:tc>
        <w:tc>
          <w:tcPr>
            <w:tcW w:w="562" w:type="dxa"/>
            <w:textDirection w:val="btLr"/>
            <w:vAlign w:val="center"/>
          </w:tcPr>
          <w:p w14:paraId="5DD9497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83559">
              <w:rPr>
                <w:rFonts w:ascii="Calibri" w:hAnsi="Calibri" w:cs="Calibri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252" w:type="dxa"/>
            <w:vAlign w:val="center"/>
          </w:tcPr>
          <w:p w14:paraId="73E4068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83559">
              <w:rPr>
                <w:rFonts w:ascii="Calibri" w:hAnsi="Calibri" w:cs="Calibr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51" w:type="dxa"/>
            <w:vAlign w:val="center"/>
          </w:tcPr>
          <w:p w14:paraId="1AA53BA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283559">
              <w:rPr>
                <w:rFonts w:ascii="Calibri" w:hAnsi="Calibri" w:cs="Calibri"/>
                <w:b/>
                <w:bCs/>
                <w:sz w:val="14"/>
                <w:szCs w:val="14"/>
              </w:rPr>
              <w:t>UNIDADE DE MEDIDA</w:t>
            </w:r>
          </w:p>
        </w:tc>
        <w:tc>
          <w:tcPr>
            <w:tcW w:w="708" w:type="dxa"/>
            <w:vAlign w:val="center"/>
          </w:tcPr>
          <w:p w14:paraId="4FED9469" w14:textId="40FE9CA5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827"/>
              </w:tabs>
              <w:ind w:left="0"/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283559">
              <w:rPr>
                <w:rFonts w:ascii="Calibri" w:hAnsi="Calibri" w:cs="Calibri"/>
                <w:b/>
                <w:bCs/>
                <w:sz w:val="14"/>
                <w:szCs w:val="14"/>
              </w:rPr>
              <w:t>QUANT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.</w:t>
            </w:r>
            <w:r w:rsidRPr="00283559"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TOTAL</w:t>
            </w:r>
          </w:p>
        </w:tc>
        <w:tc>
          <w:tcPr>
            <w:tcW w:w="1134" w:type="dxa"/>
            <w:vAlign w:val="center"/>
          </w:tcPr>
          <w:p w14:paraId="686362D3" w14:textId="71A94B6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283559">
              <w:rPr>
                <w:rFonts w:ascii="Calibri" w:hAnsi="Calibri" w:cs="Calibri"/>
                <w:b/>
                <w:bCs/>
                <w:sz w:val="14"/>
                <w:szCs w:val="14"/>
              </w:rPr>
              <w:t>VALOR MÁXIMO UNITÁRIO</w:t>
            </w:r>
          </w:p>
        </w:tc>
        <w:tc>
          <w:tcPr>
            <w:tcW w:w="1134" w:type="dxa"/>
            <w:vAlign w:val="center"/>
          </w:tcPr>
          <w:p w14:paraId="47D31AF5" w14:textId="11095D1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283559">
              <w:rPr>
                <w:rFonts w:ascii="Calibri" w:hAnsi="Calibri" w:cs="Calibri"/>
                <w:b/>
                <w:bCs/>
                <w:sz w:val="14"/>
                <w:szCs w:val="14"/>
              </w:rPr>
              <w:t>VALOR MÁXIMO TOTAL</w:t>
            </w:r>
          </w:p>
        </w:tc>
      </w:tr>
      <w:tr w:rsidR="00283559" w:rsidRPr="00283559" w14:paraId="3A27D872" w14:textId="77777777" w:rsidTr="00283559">
        <w:tc>
          <w:tcPr>
            <w:tcW w:w="426" w:type="dxa"/>
            <w:vMerge w:val="restart"/>
            <w:vAlign w:val="center"/>
          </w:tcPr>
          <w:p w14:paraId="7E4BD57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01</w:t>
            </w:r>
          </w:p>
        </w:tc>
        <w:tc>
          <w:tcPr>
            <w:tcW w:w="562" w:type="dxa"/>
            <w:vAlign w:val="center"/>
          </w:tcPr>
          <w:p w14:paraId="3E486EF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001</w:t>
            </w:r>
          </w:p>
        </w:tc>
        <w:tc>
          <w:tcPr>
            <w:tcW w:w="4252" w:type="dxa"/>
            <w:vAlign w:val="center"/>
          </w:tcPr>
          <w:p w14:paraId="7BD62A5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Ventilador</w:t>
            </w:r>
          </w:p>
          <w:p w14:paraId="622303F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45B71E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ventilador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mesa;</w:t>
            </w:r>
          </w:p>
          <w:p w14:paraId="732D384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- 3 velocidades;</w:t>
            </w:r>
          </w:p>
          <w:p w14:paraId="28D3FC5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- 6 pás (hélices);</w:t>
            </w:r>
          </w:p>
          <w:p w14:paraId="678470A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diâmetro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mínimo grade: 40cm;</w:t>
            </w:r>
          </w:p>
          <w:p w14:paraId="5EE2380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regulagem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inclinação;</w:t>
            </w:r>
          </w:p>
          <w:p w14:paraId="278BD5A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sistema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oscilante contínuo;</w:t>
            </w:r>
          </w:p>
          <w:p w14:paraId="3A8F7C1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silencioso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2D979EA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preto;</w:t>
            </w:r>
          </w:p>
          <w:p w14:paraId="2CAF080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- 110v;</w:t>
            </w:r>
          </w:p>
          <w:p w14:paraId="51D48CD9" w14:textId="2A0978F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garantia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 ano (legal e contratual).</w:t>
            </w:r>
          </w:p>
        </w:tc>
        <w:tc>
          <w:tcPr>
            <w:tcW w:w="851" w:type="dxa"/>
            <w:vAlign w:val="center"/>
          </w:tcPr>
          <w:p w14:paraId="58CD67E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5B1736F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24A3C6B2" w14:textId="2F0CAAF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A0A59E7" w14:textId="6D68F4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546CEA9" w14:textId="77777777" w:rsidTr="00283559">
        <w:tc>
          <w:tcPr>
            <w:tcW w:w="426" w:type="dxa"/>
            <w:vMerge/>
          </w:tcPr>
          <w:p w14:paraId="25A76BF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22E6122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002</w:t>
            </w:r>
          </w:p>
        </w:tc>
        <w:tc>
          <w:tcPr>
            <w:tcW w:w="4252" w:type="dxa"/>
            <w:vAlign w:val="center"/>
          </w:tcPr>
          <w:p w14:paraId="6F52AB0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Cafeteira elétrica</w:t>
            </w:r>
          </w:p>
          <w:p w14:paraId="5177C4A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ABFC21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cafeteira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elétrica doméstica;</w:t>
            </w:r>
          </w:p>
          <w:p w14:paraId="29859F2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jarra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térmica de vidro;</w:t>
            </w:r>
          </w:p>
          <w:p w14:paraId="0637A15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1,5l ou 38 xícaras;</w:t>
            </w:r>
          </w:p>
          <w:p w14:paraId="1F3652D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tensão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127/220V;</w:t>
            </w:r>
          </w:p>
          <w:p w14:paraId="0214C4B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filtro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permanente;</w:t>
            </w:r>
          </w:p>
          <w:p w14:paraId="71CB8CA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chapa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aquecida;</w:t>
            </w:r>
          </w:p>
          <w:p w14:paraId="28E0ADC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sistema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corta pingos;</w:t>
            </w:r>
          </w:p>
          <w:p w14:paraId="4E778F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lâmpada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piloto;</w:t>
            </w:r>
          </w:p>
          <w:p w14:paraId="5BC7E92D" w14:textId="4AA4A98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garantia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total mínima de 1 ano (legal e contratual)</w:t>
            </w:r>
          </w:p>
        </w:tc>
        <w:tc>
          <w:tcPr>
            <w:tcW w:w="851" w:type="dxa"/>
            <w:vAlign w:val="center"/>
          </w:tcPr>
          <w:p w14:paraId="58AEA13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3E6CC66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6E033E91" w14:textId="1408AA6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D843DE2" w14:textId="6E77585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D0B3EF7" w14:textId="77777777" w:rsidTr="00283559">
        <w:tc>
          <w:tcPr>
            <w:tcW w:w="426" w:type="dxa"/>
            <w:vMerge w:val="restart"/>
            <w:shd w:val="clear" w:color="auto" w:fill="DDD9C3" w:themeFill="background2" w:themeFillShade="E6"/>
            <w:vAlign w:val="center"/>
          </w:tcPr>
          <w:p w14:paraId="2872EEC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02</w:t>
            </w: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5C3F29C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003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7E3276D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Açucareiro inox com colher</w:t>
            </w:r>
          </w:p>
          <w:p w14:paraId="7105A46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0816B0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medindo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6,5 x 5cm (comprimento x largura);</w:t>
            </w:r>
          </w:p>
          <w:p w14:paraId="7FF38A0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200ml;</w:t>
            </w:r>
          </w:p>
          <w:p w14:paraId="3D0378B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aço inox;</w:t>
            </w:r>
          </w:p>
          <w:p w14:paraId="493A52F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colher.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CC448A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122EA0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37A0350" w14:textId="2B7D892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ADDE0F0" w14:textId="7383E23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C05D000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737B532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5D32260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004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7E9EE8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Porta talheres inox</w:t>
            </w:r>
          </w:p>
          <w:p w14:paraId="147080E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B0E82F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porta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talheres em aço cromado e aço inox;</w:t>
            </w:r>
          </w:p>
          <w:p w14:paraId="36C36ED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14 x 11 x 14cm (altura x largura x comprimento);</w:t>
            </w:r>
          </w:p>
          <w:p w14:paraId="0280D70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4 divisões;</w:t>
            </w:r>
          </w:p>
          <w:p w14:paraId="336A3FFE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referência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: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Arthi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, ou similar com mesmas características.</w:t>
            </w:r>
          </w:p>
          <w:p w14:paraId="23C6BB2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94A7AC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954F17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AC065E0" w14:textId="0A04952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211480C" w14:textId="258AE44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85520C1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7609491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5D46074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005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2929F8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Suporte de mesa p/ papel toalha</w:t>
            </w:r>
          </w:p>
          <w:p w14:paraId="2DFF3C1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3AFFDD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suporte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mesa vertical;</w:t>
            </w:r>
          </w:p>
          <w:p w14:paraId="01AAEF2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inox;</w:t>
            </w:r>
          </w:p>
          <w:p w14:paraId="15A4E21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rolo de papel toalha aerado de 20 x 22cm;</w:t>
            </w:r>
          </w:p>
          <w:p w14:paraId="7183488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13 x 28cm (diâmetro x altura).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4C59C44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ACB7B5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B466349" w14:textId="6CDB0B8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65BBC57" w14:textId="5C6522F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6F47547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74D6936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66E2E4F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006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97690E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Colher inox de café</w:t>
            </w:r>
          </w:p>
          <w:p w14:paraId="44A1B81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B206A2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colher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café;</w:t>
            </w:r>
          </w:p>
          <w:p w14:paraId="75962B0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aço inoxidável 18/10;</w:t>
            </w:r>
          </w:p>
          <w:p w14:paraId="1CFE380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10cm (± 2cm) de comprimento e 2mm de espessura;</w:t>
            </w:r>
          </w:p>
          <w:p w14:paraId="5FB79E0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cabo em aço inoxidável.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40CB3C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65A919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B90510E" w14:textId="2A5523E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A8261F2" w14:textId="2EFBDC3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7969302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7B44020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B0DB8B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007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5873B13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Copo de vidro 300ml</w:t>
            </w:r>
          </w:p>
          <w:p w14:paraId="6962BDD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C19845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vidro com capacidade 300ml;</w:t>
            </w:r>
          </w:p>
          <w:p w14:paraId="49F625D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estimadas: 6,6 x 13cm (diâmetro x altura);</w:t>
            </w:r>
          </w:p>
          <w:p w14:paraId="0317749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incolor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35E08E8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consumo de água/suco/refrigerante;</w:t>
            </w:r>
          </w:p>
          <w:p w14:paraId="02C8004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superfície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lisa e parede fina;</w:t>
            </w:r>
          </w:p>
          <w:p w14:paraId="4DBF4F4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transparente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3F50319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6 copos.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383CA8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1FE48F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342BA25" w14:textId="1F4E950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1EC0C0A" w14:textId="0F3AF19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D5E9E60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692701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AE4182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008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B8031B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Jarra de vidro</w:t>
            </w:r>
          </w:p>
          <w:p w14:paraId="6FFF27B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AA4991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jarra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vidro incolor;</w:t>
            </w:r>
          </w:p>
          <w:p w14:paraId="0790CA2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1,5l;</w:t>
            </w:r>
          </w:p>
          <w:p w14:paraId="58A86E7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alça;</w:t>
            </w:r>
          </w:p>
          <w:p w14:paraId="50A1E64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tampa;</w:t>
            </w:r>
          </w:p>
          <w:p w14:paraId="6E0CFE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armazenar água/suco;</w:t>
            </w:r>
          </w:p>
          <w:p w14:paraId="038B546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garantia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 ano contra defeito de fabricação a contar da data de entrega.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552C46C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EA500C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B1B0DF6" w14:textId="24B7238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7F35708" w14:textId="6352BA4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8D2A1E1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1EECC3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211D909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009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64070D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Garrafa térmica 1,8 litro</w:t>
            </w:r>
          </w:p>
          <w:p w14:paraId="71365B6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D5D29B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garrafa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cilíndrica aço inox;</w:t>
            </w:r>
          </w:p>
          <w:p w14:paraId="0A169E1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característica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térmica capaz de conservar a temperatura de bebidas quentes;</w:t>
            </w:r>
          </w:p>
          <w:p w14:paraId="20BC745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acionamento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por pressão na tampa e alça para transporte;</w:t>
            </w:r>
          </w:p>
          <w:p w14:paraId="78C7CAC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armazenamento de 1,8l;</w:t>
            </w:r>
          </w:p>
          <w:p w14:paraId="23BA1AD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garrafa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atóxica e livre de BPA;</w:t>
            </w:r>
          </w:p>
          <w:p w14:paraId="35A483F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sistema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servir por bomba de pressão.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4F7CFE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01EEDF5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3FA6545" w14:textId="20DAB58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80BD40B" w14:textId="77C1AEE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6300A55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399268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6568EC2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010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5377FF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Bandeja plástica</w:t>
            </w:r>
          </w:p>
          <w:p w14:paraId="3D34CF4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E0047C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bandeja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plástica para refeição;</w:t>
            </w:r>
          </w:p>
          <w:p w14:paraId="5BCF9D7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injetada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polipropileno atóxico;</w:t>
            </w:r>
          </w:p>
          <w:p w14:paraId="46D8290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43,6 x 30,4 x 3,4 (comprimento x largura x altura);</w:t>
            </w:r>
          </w:p>
          <w:p w14:paraId="6DAAF31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peso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aproximado: 185g.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EFAD0D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72BCFF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6D6A96C" w14:textId="0173D55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42E7AF6" w14:textId="5C60B89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A04D603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C0925F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6031CD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011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07684A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Prato</w:t>
            </w:r>
          </w:p>
          <w:p w14:paraId="2DCCC48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39B52A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prato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raso em porcelana;</w:t>
            </w:r>
          </w:p>
          <w:p w14:paraId="18BF40B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7C236B9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25 a 30cm de diâmetro e 2,5 a 4cm de altura;</w:t>
            </w:r>
          </w:p>
          <w:p w14:paraId="75E3BDB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desenho, frase ou logo.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594577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6ECFE6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CE94EED" w14:textId="53CB37E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D859DD5" w14:textId="0595D09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8F18E5A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692FE9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03CD37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012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788997C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Garfo</w:t>
            </w:r>
          </w:p>
          <w:p w14:paraId="5190B0C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6DB2D3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garfo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mesa em aço inoxidável de alto padrão;</w:t>
            </w:r>
          </w:p>
          <w:p w14:paraId="11619BA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liso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89D09E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20cm de comprimento e 2,50 mm de espessura.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433C2ED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6DD736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8A1F278" w14:textId="362C6A9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7DF9F5D" w14:textId="5F7128D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A9C9D88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5EEC4D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240199F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013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C7D2F6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Faca</w:t>
            </w:r>
          </w:p>
          <w:p w14:paraId="198FD6D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BAEC729" w14:textId="425E1D23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mesa;</w:t>
            </w:r>
            <w:r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- 4 polegadas;</w:t>
            </w:r>
          </w:p>
          <w:p w14:paraId="2B1B738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ponta em aço inox de alto padrão;</w:t>
            </w:r>
          </w:p>
          <w:p w14:paraId="572C7AE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serrilha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tipo para churrasco;</w:t>
            </w:r>
          </w:p>
          <w:p w14:paraId="6072EC5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24cm x 22mm x 10mm (comprimento x largura x altura).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7A7E54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F13F53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BB314C6" w14:textId="610207B5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030C905" w14:textId="1338D27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92CC13B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755446A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D26F26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014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A2EE1F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Colher</w:t>
            </w:r>
          </w:p>
          <w:p w14:paraId="13A08F1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19D1EB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colher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mesa tipo sopa;</w:t>
            </w:r>
          </w:p>
          <w:p w14:paraId="53B064B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aço inoxidável de alto padrão;</w:t>
            </w:r>
          </w:p>
          <w:p w14:paraId="3115961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20cm de comprimento e 2,50mm de espessura.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E4C11E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756F87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E880179" w14:textId="25EE975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2AD308F" w14:textId="05EE091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E4E4A87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4FDC1C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5FF1AB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015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6B01C1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Escorredor de louça</w:t>
            </w:r>
          </w:p>
          <w:p w14:paraId="4D32A11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A5B613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escorredor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louça para pia;</w:t>
            </w:r>
          </w:p>
          <w:p w14:paraId="0EADAE7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aço cromado;</w:t>
            </w:r>
          </w:p>
          <w:p w14:paraId="3809B34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pés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emborrachados;</w:t>
            </w:r>
          </w:p>
          <w:p w14:paraId="672FE4F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alta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durabilidade;</w:t>
            </w:r>
          </w:p>
          <w:p w14:paraId="3370A63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acomodação de pratos, copos e talheres;</w:t>
            </w:r>
          </w:p>
          <w:p w14:paraId="03A5397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mínima: 10 pratos;</w:t>
            </w:r>
          </w:p>
          <w:p w14:paraId="749A478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45 x 38 x 14cm (comprimento x largura x altura).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4390D0B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5A4C29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CC921B2" w14:textId="4D302C8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B1E8E85" w14:textId="17DEF77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B9F8568" w14:textId="77777777" w:rsidTr="00283559">
        <w:tc>
          <w:tcPr>
            <w:tcW w:w="426" w:type="dxa"/>
            <w:vMerge w:val="restart"/>
            <w:vAlign w:val="center"/>
          </w:tcPr>
          <w:p w14:paraId="0C8DD81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03</w:t>
            </w:r>
          </w:p>
        </w:tc>
        <w:tc>
          <w:tcPr>
            <w:tcW w:w="562" w:type="dxa"/>
            <w:vAlign w:val="center"/>
          </w:tcPr>
          <w:p w14:paraId="38A7A2E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016</w:t>
            </w:r>
          </w:p>
        </w:tc>
        <w:tc>
          <w:tcPr>
            <w:tcW w:w="4252" w:type="dxa"/>
            <w:vAlign w:val="center"/>
          </w:tcPr>
          <w:p w14:paraId="12223D4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Filtro café nº 103</w:t>
            </w:r>
          </w:p>
          <w:p w14:paraId="4694DAA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796068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filtro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(coador) descartável de café;</w:t>
            </w:r>
          </w:p>
          <w:p w14:paraId="318611A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papel;</w:t>
            </w:r>
          </w:p>
          <w:p w14:paraId="7F6144D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nº 103;</w:t>
            </w:r>
          </w:p>
          <w:p w14:paraId="519A8C8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dupla costura;</w:t>
            </w:r>
          </w:p>
          <w:p w14:paraId="310EC9B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30 unidades;</w:t>
            </w:r>
          </w:p>
          <w:p w14:paraId="1F5DA98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6 meses da data de aquisição.</w:t>
            </w:r>
          </w:p>
        </w:tc>
        <w:tc>
          <w:tcPr>
            <w:tcW w:w="851" w:type="dxa"/>
            <w:vAlign w:val="center"/>
          </w:tcPr>
          <w:p w14:paraId="1A9C2AD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vAlign w:val="center"/>
          </w:tcPr>
          <w:p w14:paraId="7423931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vAlign w:val="center"/>
          </w:tcPr>
          <w:p w14:paraId="13CE4979" w14:textId="4C2A48E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BE56D50" w14:textId="5FC7863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22EB722" w14:textId="77777777" w:rsidTr="00283559">
        <w:tc>
          <w:tcPr>
            <w:tcW w:w="426" w:type="dxa"/>
            <w:vMerge/>
          </w:tcPr>
          <w:p w14:paraId="11CDBDA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1CF06A9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017</w:t>
            </w:r>
          </w:p>
        </w:tc>
        <w:tc>
          <w:tcPr>
            <w:tcW w:w="4252" w:type="dxa"/>
            <w:vAlign w:val="center"/>
          </w:tcPr>
          <w:p w14:paraId="4E36A11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Filtro café nº 102</w:t>
            </w:r>
          </w:p>
          <w:p w14:paraId="20CEAE9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40CE2B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filtro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(coador) descartável de café;</w:t>
            </w:r>
          </w:p>
          <w:p w14:paraId="6D6397F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papel;</w:t>
            </w:r>
          </w:p>
          <w:p w14:paraId="20C9019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nº 102;</w:t>
            </w:r>
          </w:p>
          <w:p w14:paraId="5A4F069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dupla costura;</w:t>
            </w:r>
          </w:p>
          <w:p w14:paraId="24BD086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30 unidades;</w:t>
            </w:r>
          </w:p>
          <w:p w14:paraId="02F7413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6 meses da data de aquisição.</w:t>
            </w:r>
          </w:p>
        </w:tc>
        <w:tc>
          <w:tcPr>
            <w:tcW w:w="851" w:type="dxa"/>
            <w:vAlign w:val="center"/>
          </w:tcPr>
          <w:p w14:paraId="4809AA0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vAlign w:val="center"/>
          </w:tcPr>
          <w:p w14:paraId="35CC0F3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vAlign w:val="center"/>
          </w:tcPr>
          <w:p w14:paraId="7071119D" w14:textId="0D3AE54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CBDA34E" w14:textId="0474AF7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533FD1A" w14:textId="77777777" w:rsidTr="00283559">
        <w:tc>
          <w:tcPr>
            <w:tcW w:w="426" w:type="dxa"/>
            <w:vMerge/>
          </w:tcPr>
          <w:p w14:paraId="65347E5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29E004D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018</w:t>
            </w:r>
          </w:p>
        </w:tc>
        <w:tc>
          <w:tcPr>
            <w:tcW w:w="4252" w:type="dxa"/>
            <w:vAlign w:val="center"/>
          </w:tcPr>
          <w:p w14:paraId="12272E5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Copo plástico 110ml</w:t>
            </w:r>
          </w:p>
          <w:p w14:paraId="042863F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C90D23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descartável;</w:t>
            </w:r>
          </w:p>
          <w:p w14:paraId="7ADCE0F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poliestireno;</w:t>
            </w:r>
          </w:p>
          <w:p w14:paraId="06AE656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branco ou transparente;</w:t>
            </w:r>
          </w:p>
          <w:p w14:paraId="6B74F0F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110ml;</w:t>
            </w:r>
          </w:p>
          <w:p w14:paraId="004D17B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unidades.</w:t>
            </w:r>
          </w:p>
        </w:tc>
        <w:tc>
          <w:tcPr>
            <w:tcW w:w="851" w:type="dxa"/>
            <w:vAlign w:val="center"/>
          </w:tcPr>
          <w:p w14:paraId="166E957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vAlign w:val="center"/>
          </w:tcPr>
          <w:p w14:paraId="2B69BCF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vAlign w:val="center"/>
          </w:tcPr>
          <w:p w14:paraId="12843B49" w14:textId="277A090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5E31F48" w14:textId="0B7D418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68BCAB2" w14:textId="77777777" w:rsidTr="00283559">
        <w:tc>
          <w:tcPr>
            <w:tcW w:w="426" w:type="dxa"/>
            <w:vMerge/>
          </w:tcPr>
          <w:p w14:paraId="5681904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4389F39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019</w:t>
            </w:r>
          </w:p>
        </w:tc>
        <w:tc>
          <w:tcPr>
            <w:tcW w:w="4252" w:type="dxa"/>
            <w:vAlign w:val="center"/>
          </w:tcPr>
          <w:p w14:paraId="1E52362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Copo plástico 200ml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2F54C2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descartável;</w:t>
            </w:r>
          </w:p>
          <w:p w14:paraId="2776DB3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poliestireno;</w:t>
            </w:r>
          </w:p>
          <w:p w14:paraId="15C4BA8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branco ou transparente;</w:t>
            </w:r>
          </w:p>
          <w:p w14:paraId="373495F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200ml;</w:t>
            </w:r>
          </w:p>
          <w:p w14:paraId="77695AF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unidades.</w:t>
            </w:r>
          </w:p>
        </w:tc>
        <w:tc>
          <w:tcPr>
            <w:tcW w:w="851" w:type="dxa"/>
            <w:vAlign w:val="center"/>
          </w:tcPr>
          <w:p w14:paraId="477C404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vAlign w:val="center"/>
          </w:tcPr>
          <w:p w14:paraId="04BA39B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vAlign w:val="center"/>
          </w:tcPr>
          <w:p w14:paraId="7743C543" w14:textId="0FB9AC5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DF3A19C" w14:textId="5F46A55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6779624" w14:textId="77777777" w:rsidTr="00283559">
        <w:tc>
          <w:tcPr>
            <w:tcW w:w="426" w:type="dxa"/>
            <w:vMerge/>
          </w:tcPr>
          <w:p w14:paraId="3BEBCD3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602D1D9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020</w:t>
            </w:r>
          </w:p>
        </w:tc>
        <w:tc>
          <w:tcPr>
            <w:tcW w:w="4252" w:type="dxa"/>
            <w:vAlign w:val="center"/>
          </w:tcPr>
          <w:p w14:paraId="3DD5C6F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Mexedor de café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D3E845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colher/mexedor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plástico para café;</w:t>
            </w:r>
          </w:p>
          <w:p w14:paraId="7266CCB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palheta;</w:t>
            </w:r>
          </w:p>
          <w:p w14:paraId="6CC7CE7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9cm;</w:t>
            </w:r>
          </w:p>
          <w:p w14:paraId="484954C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500 unidades.</w:t>
            </w:r>
          </w:p>
        </w:tc>
        <w:tc>
          <w:tcPr>
            <w:tcW w:w="851" w:type="dxa"/>
            <w:vAlign w:val="center"/>
          </w:tcPr>
          <w:p w14:paraId="55E6CAC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vAlign w:val="center"/>
          </w:tcPr>
          <w:p w14:paraId="11FEC0E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14:paraId="753B8B73" w14:textId="611521B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861AEB2" w14:textId="3441CC4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033DA2D" w14:textId="77777777" w:rsidTr="00283559">
        <w:tc>
          <w:tcPr>
            <w:tcW w:w="426" w:type="dxa"/>
            <w:vMerge/>
          </w:tcPr>
          <w:p w14:paraId="54C7B4C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0C6E032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021</w:t>
            </w:r>
          </w:p>
        </w:tc>
        <w:tc>
          <w:tcPr>
            <w:tcW w:w="4252" w:type="dxa"/>
            <w:vAlign w:val="center"/>
          </w:tcPr>
          <w:p w14:paraId="737B4A4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Guardanapo de papel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BDE5E1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guardanapo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papel branco;</w:t>
            </w:r>
          </w:p>
          <w:p w14:paraId="2D5B0467" w14:textId="0378EA54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não reciclado;</w:t>
            </w:r>
            <w:r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folha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dupla;-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100% celulose;</w:t>
            </w:r>
          </w:p>
          <w:p w14:paraId="6D61AF67" w14:textId="21AE4131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não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perecível;</w:t>
            </w:r>
            <w:r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com alta capacidade de absorção;</w:t>
            </w:r>
          </w:p>
          <w:p w14:paraId="5792EEE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mínimas: 22 x 22,5cm (variações de +/- 2cm nas medidas);</w:t>
            </w:r>
          </w:p>
          <w:p w14:paraId="3AE4617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50 unidades.</w:t>
            </w:r>
          </w:p>
        </w:tc>
        <w:tc>
          <w:tcPr>
            <w:tcW w:w="851" w:type="dxa"/>
            <w:vAlign w:val="center"/>
          </w:tcPr>
          <w:p w14:paraId="1FBF1B6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vAlign w:val="center"/>
          </w:tcPr>
          <w:p w14:paraId="018A297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vAlign w:val="center"/>
          </w:tcPr>
          <w:p w14:paraId="2C6569D0" w14:textId="02BAD4A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991127" w14:textId="5B46992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C6FD942" w14:textId="77777777" w:rsidTr="00283559">
        <w:tc>
          <w:tcPr>
            <w:tcW w:w="426" w:type="dxa"/>
            <w:vMerge/>
          </w:tcPr>
          <w:p w14:paraId="3045B9C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7DF4E16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022</w:t>
            </w:r>
          </w:p>
        </w:tc>
        <w:tc>
          <w:tcPr>
            <w:tcW w:w="4252" w:type="dxa"/>
            <w:vAlign w:val="center"/>
          </w:tcPr>
          <w:p w14:paraId="3679268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 toalha p/ copa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0C7124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toalha para copa/cozinha;</w:t>
            </w:r>
          </w:p>
          <w:p w14:paraId="5824FAB6" w14:textId="5A397A44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folha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dupla;</w:t>
            </w:r>
            <w:r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picotada;</w:t>
            </w:r>
          </w:p>
          <w:p w14:paraId="77E753EB" w14:textId="496E5AFF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 (100% branca);</w:t>
            </w:r>
            <w:r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super-resistente;</w:t>
            </w:r>
          </w:p>
          <w:p w14:paraId="7D702274" w14:textId="576790E3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rápida absorção;</w:t>
            </w:r>
            <w:r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pacote com 2 (dois) rolos de 60m;</w:t>
            </w:r>
          </w:p>
          <w:p w14:paraId="51E6BDC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da folha: 20 x 22cm.</w:t>
            </w:r>
          </w:p>
        </w:tc>
        <w:tc>
          <w:tcPr>
            <w:tcW w:w="851" w:type="dxa"/>
            <w:vAlign w:val="center"/>
          </w:tcPr>
          <w:p w14:paraId="6BA7EDF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vAlign w:val="center"/>
          </w:tcPr>
          <w:p w14:paraId="2461505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vAlign w:val="center"/>
          </w:tcPr>
          <w:p w14:paraId="4453B5DA" w14:textId="547CD17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A745864" w14:textId="3E6F6E4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8EC24CD" w14:textId="77777777" w:rsidTr="00283559">
        <w:tc>
          <w:tcPr>
            <w:tcW w:w="426" w:type="dxa"/>
            <w:vMerge w:val="restart"/>
            <w:shd w:val="clear" w:color="auto" w:fill="DDD9C3" w:themeFill="background2" w:themeFillShade="E6"/>
            <w:vAlign w:val="center"/>
          </w:tcPr>
          <w:p w14:paraId="29EE862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E9D637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023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6FD387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Sabonete líquido refil 1 litro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B6B6F6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sabonete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líquido pronto para uso;</w:t>
            </w:r>
          </w:p>
          <w:p w14:paraId="539E14F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neutro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7297314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suave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perfume;</w:t>
            </w:r>
          </w:p>
          <w:p w14:paraId="2D4B548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pH fisiológico (5,0 – 7,0) para higienização das mãos;</w:t>
            </w:r>
          </w:p>
          <w:p w14:paraId="3DF78F8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deve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conter agentes hidratantes e emolientes de modo a não ressecar as mãos (pele);</w:t>
            </w:r>
          </w:p>
          <w:p w14:paraId="73814F4C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1l para reposição em dispensadores.</w:t>
            </w:r>
          </w:p>
          <w:p w14:paraId="5D4ABE08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70C238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7BB8FF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18DD63C" w14:textId="537D01C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96092CA" w14:textId="53E74BB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61210D0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64CA90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5FC981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024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B33C0C4" w14:textId="77777777" w:rsidR="004D1813" w:rsidRDefault="004D1813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  <w:p w14:paraId="466315C0" w14:textId="4D38E84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 higiênico (pacote c/ 4 rolos)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246427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higiênico folha dupla picotada;</w:t>
            </w:r>
          </w:p>
          <w:p w14:paraId="3C708F4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 (alvura mínima de 80%);</w:t>
            </w:r>
          </w:p>
          <w:p w14:paraId="453615B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gofrado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46EB4B9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mínimas rolo: 30m x 10cm;</w:t>
            </w:r>
          </w:p>
          <w:p w14:paraId="4BC0D33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- 100% celulose virgem ou fibras celulósicas ou fibras naturais;</w:t>
            </w:r>
          </w:p>
          <w:p w14:paraId="3F732D7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embalagem contendo 4 unidades (rolos);</w:t>
            </w:r>
          </w:p>
          <w:p w14:paraId="40A3CAD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dados de identificação do produto;</w:t>
            </w:r>
          </w:p>
          <w:p w14:paraId="66A9F5D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marca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do fabricante na embalagem;</w:t>
            </w:r>
          </w:p>
          <w:p w14:paraId="271BC359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garantia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 ano.</w:t>
            </w:r>
          </w:p>
          <w:p w14:paraId="214A3C56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96ECEE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B051F1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E8733E2" w14:textId="7DB8F7B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3DE6694" w14:textId="6B50EA8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7EA792D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1E1BB54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2805799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025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845EA44" w14:textId="77777777" w:rsidR="004D1813" w:rsidRDefault="004D1813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  <w:p w14:paraId="7515B2A6" w14:textId="5F27E340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 higiênico (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rolão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)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C7377A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higiênico em rolo;</w:t>
            </w:r>
          </w:p>
          <w:p w14:paraId="54C10F9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0D7EEA5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folha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dupla;</w:t>
            </w:r>
          </w:p>
          <w:p w14:paraId="58F1F6E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extra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maciez;</w:t>
            </w:r>
          </w:p>
          <w:p w14:paraId="559B000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alta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absorção e resistência;</w:t>
            </w:r>
          </w:p>
          <w:p w14:paraId="365DA24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conter furos;</w:t>
            </w:r>
          </w:p>
          <w:p w14:paraId="41284AE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minima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28g/m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vertAlign w:val="superscript"/>
              </w:rPr>
              <w:t>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41CF2F9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- 100% fibras de celulose virgens;</w:t>
            </w:r>
          </w:p>
          <w:p w14:paraId="4462080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rolo: 10cm x 250m (largura x comprimento);</w:t>
            </w:r>
          </w:p>
          <w:p w14:paraId="04DC32CB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rolos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embalados em caixas contendo 8 unidades.</w:t>
            </w:r>
          </w:p>
          <w:p w14:paraId="7FDBC425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E49AB5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B3F2C5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19478CC" w14:textId="3C0426E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7EADB43" w14:textId="1A42DDB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-109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A4D7E99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9377E8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0FCD57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026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49E48750" w14:textId="77777777" w:rsidR="004D1813" w:rsidRDefault="004D1813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  <w:p w14:paraId="6E95C4FD" w14:textId="2952005C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Papel higiênico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interfolhado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2B315C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higiênico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interfolhado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2B57FE9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69CDB0C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folha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dupla;</w:t>
            </w:r>
          </w:p>
          <w:p w14:paraId="1303CAA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mínima: 18g/m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vertAlign w:val="superscript"/>
              </w:rPr>
              <w:t>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1382A5B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 folha: 10 x 20cm;</w:t>
            </w:r>
          </w:p>
          <w:p w14:paraId="161C1BA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sistema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"cai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";</w:t>
            </w:r>
          </w:p>
          <w:p w14:paraId="1043A017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8.000 folhas.</w:t>
            </w:r>
          </w:p>
          <w:p w14:paraId="4F5E662E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F88C56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D09078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E73D364" w14:textId="0656779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C816005" w14:textId="1241969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0B95D7D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9FEAB2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9F9669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027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11337D7" w14:textId="77777777" w:rsidR="004D1813" w:rsidRDefault="004D1813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  <w:p w14:paraId="6FE08943" w14:textId="76936EEC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Pano multiuso (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perfex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)</w:t>
            </w:r>
          </w:p>
          <w:p w14:paraId="13FEBF5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EFFF52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pano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multiuso descartável (tipo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perfex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);</w:t>
            </w:r>
          </w:p>
          <w:p w14:paraId="2C6DA78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constituído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não tecido;</w:t>
            </w:r>
          </w:p>
          <w:p w14:paraId="05BF9F6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viscose e poliéster;</w:t>
            </w:r>
          </w:p>
          <w:p w14:paraId="235344A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alta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absorção;</w:t>
            </w:r>
          </w:p>
          <w:p w14:paraId="4C7E904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do pano: 35g/m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vertAlign w:val="superscript"/>
              </w:rPr>
              <w:t>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2E715E5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picote para destacar a cada 50cm;</w:t>
            </w:r>
          </w:p>
          <w:p w14:paraId="4E3DF19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rolo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30m;</w:t>
            </w:r>
          </w:p>
          <w:p w14:paraId="39695B6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folhas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30 x 25cm;</w:t>
            </w:r>
          </w:p>
          <w:p w14:paraId="19E592A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embalados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individualmente com informações do fabricante no rótulo;</w:t>
            </w:r>
          </w:p>
          <w:p w14:paraId="17380F0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4 meses na entrega.</w:t>
            </w:r>
          </w:p>
          <w:p w14:paraId="674253BD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Marca de referência: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MR PLUS.</w:t>
            </w:r>
          </w:p>
          <w:p w14:paraId="5CA42FEA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0CCF2E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18EC58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D3CCECC" w14:textId="3E37A53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0D61A3C" w14:textId="793C080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27D7299" w14:textId="77777777" w:rsidTr="00283559">
        <w:tc>
          <w:tcPr>
            <w:tcW w:w="426" w:type="dxa"/>
            <w:vMerge w:val="restart"/>
            <w:vAlign w:val="center"/>
          </w:tcPr>
          <w:p w14:paraId="4244819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lastRenderedPageBreak/>
              <w:t>05</w:t>
            </w:r>
          </w:p>
        </w:tc>
        <w:tc>
          <w:tcPr>
            <w:tcW w:w="562" w:type="dxa"/>
            <w:vAlign w:val="center"/>
          </w:tcPr>
          <w:p w14:paraId="592D51E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028</w:t>
            </w:r>
          </w:p>
        </w:tc>
        <w:tc>
          <w:tcPr>
            <w:tcW w:w="4252" w:type="dxa"/>
            <w:vAlign w:val="center"/>
          </w:tcPr>
          <w:p w14:paraId="3AAB098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Máscara cirúrgica descartável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E98F28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máscara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cirúrgica descartável;</w:t>
            </w:r>
          </w:p>
          <w:p w14:paraId="5C9E171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37E9921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elástico;</w:t>
            </w:r>
          </w:p>
          <w:p w14:paraId="1696856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9,5 x 17,5cm.</w:t>
            </w:r>
          </w:p>
          <w:p w14:paraId="27887C5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Características:</w:t>
            </w:r>
          </w:p>
          <w:p w14:paraId="3A17BB4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filtro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BFE (eficiência de filtragem bacteriológica) de no mínimo 95%;</w:t>
            </w:r>
          </w:p>
          <w:p w14:paraId="3B775A5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pregas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horizontais;</w:t>
            </w:r>
          </w:p>
          <w:p w14:paraId="6CD0CDF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confeccionada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TNT (tecido não tecido);</w:t>
            </w:r>
          </w:p>
          <w:p w14:paraId="217B205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costura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ultrassônica;</w:t>
            </w:r>
          </w:p>
          <w:p w14:paraId="0B94F47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atóxica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C723B0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não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estéril;</w:t>
            </w:r>
          </w:p>
          <w:p w14:paraId="7550AE8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clipe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nasal de fácil ajuste ao contorno do rosto;</w:t>
            </w:r>
          </w:p>
          <w:p w14:paraId="33434EA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elásticos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que se ajustem atrás das aurículas (orelhas);</w:t>
            </w:r>
          </w:p>
          <w:p w14:paraId="382E052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tripla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camada;</w:t>
            </w:r>
          </w:p>
          <w:p w14:paraId="5888C63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2 anos;</w:t>
            </w:r>
          </w:p>
          <w:p w14:paraId="1229216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50 unidades.</w:t>
            </w:r>
          </w:p>
        </w:tc>
        <w:tc>
          <w:tcPr>
            <w:tcW w:w="851" w:type="dxa"/>
            <w:vAlign w:val="center"/>
          </w:tcPr>
          <w:p w14:paraId="583C608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vAlign w:val="center"/>
          </w:tcPr>
          <w:p w14:paraId="1F4FB35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vAlign w:val="center"/>
          </w:tcPr>
          <w:p w14:paraId="4F9F24EF" w14:textId="77CB01E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758BDFE" w14:textId="0F0C220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D2A7422" w14:textId="77777777" w:rsidTr="00283559">
        <w:tc>
          <w:tcPr>
            <w:tcW w:w="426" w:type="dxa"/>
            <w:vMerge/>
          </w:tcPr>
          <w:p w14:paraId="71A2095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704CF31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029</w:t>
            </w:r>
          </w:p>
        </w:tc>
        <w:tc>
          <w:tcPr>
            <w:tcW w:w="4252" w:type="dxa"/>
            <w:vAlign w:val="center"/>
          </w:tcPr>
          <w:p w14:paraId="5316CB3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Máscara N95 descartável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C7FD62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máscara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respiratória;</w:t>
            </w:r>
          </w:p>
          <w:p w14:paraId="3F484F3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semifacial descartável;</w:t>
            </w:r>
          </w:p>
          <w:p w14:paraId="5413ED2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antialérgica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1B7D30B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inodora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2CC347A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atóxica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5AA1BE9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classe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PFF2/N95;</w:t>
            </w:r>
          </w:p>
          <w:p w14:paraId="0A18B12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proteção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contra vapores orgânicos;</w:t>
            </w:r>
          </w:p>
          <w:p w14:paraId="7050A49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anatômico;</w:t>
            </w:r>
          </w:p>
          <w:p w14:paraId="60C63D7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fibras de celulose/poliéster;</w:t>
            </w:r>
          </w:p>
          <w:p w14:paraId="3031FD7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quantidade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camada: dupla;</w:t>
            </w:r>
          </w:p>
          <w:p w14:paraId="08D681C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filtro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biológico;</w:t>
            </w:r>
          </w:p>
          <w:p w14:paraId="283D48D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fixação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por tiras elásticas;</w:t>
            </w:r>
          </w:p>
          <w:p w14:paraId="52205DF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clipe nasal;</w:t>
            </w:r>
          </w:p>
          <w:p w14:paraId="3EC26C6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válvula;</w:t>
            </w:r>
          </w:p>
          <w:p w14:paraId="43C4AB4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unidades.</w:t>
            </w:r>
          </w:p>
        </w:tc>
        <w:tc>
          <w:tcPr>
            <w:tcW w:w="851" w:type="dxa"/>
            <w:vAlign w:val="center"/>
          </w:tcPr>
          <w:p w14:paraId="7F68A3C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vAlign w:val="center"/>
          </w:tcPr>
          <w:p w14:paraId="6C5F080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14C45B40" w14:textId="42140415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ED6437" w14:textId="5F8300C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-109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6F41614" w14:textId="77777777" w:rsidTr="00283559">
        <w:tc>
          <w:tcPr>
            <w:tcW w:w="426" w:type="dxa"/>
            <w:vMerge/>
          </w:tcPr>
          <w:p w14:paraId="10B63A9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39F328B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030</w:t>
            </w:r>
          </w:p>
        </w:tc>
        <w:tc>
          <w:tcPr>
            <w:tcW w:w="4252" w:type="dxa"/>
            <w:vAlign w:val="center"/>
          </w:tcPr>
          <w:p w14:paraId="406D0D1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Luva nitrílica</w:t>
            </w:r>
          </w:p>
          <w:p w14:paraId="329B9EF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72F513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luva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nitrílica produzida em nitrilo;</w:t>
            </w:r>
          </w:p>
          <w:p w14:paraId="0D4C584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punho de acabamento enrolado;</w:t>
            </w:r>
          </w:p>
          <w:p w14:paraId="44E3110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pó;</w:t>
            </w:r>
          </w:p>
          <w:p w14:paraId="5610273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textura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 ponta dos dedos;</w:t>
            </w:r>
          </w:p>
          <w:p w14:paraId="44BCFFE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PP, P, M e G;</w:t>
            </w:r>
          </w:p>
          <w:p w14:paraId="21B2577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unidades.</w:t>
            </w:r>
          </w:p>
        </w:tc>
        <w:tc>
          <w:tcPr>
            <w:tcW w:w="851" w:type="dxa"/>
            <w:vAlign w:val="center"/>
          </w:tcPr>
          <w:p w14:paraId="73F5D4A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vAlign w:val="center"/>
          </w:tcPr>
          <w:p w14:paraId="38EB15A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vAlign w:val="center"/>
          </w:tcPr>
          <w:p w14:paraId="2DA9A61E" w14:textId="14ED707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056A490" w14:textId="3FC2752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6A7AE1F" w14:textId="77777777" w:rsidTr="00283559"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D00017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</w:t>
            </w:r>
          </w:p>
        </w:tc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4440F6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031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5210144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Kit limpa tela de computador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DE789B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kit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limpa telas de computador com flanela;</w:t>
            </w:r>
          </w:p>
          <w:p w14:paraId="469A1C3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 remoção de manchas, marcas de dedos (gordura) e poeira de monitores de LCD e Plasma;</w:t>
            </w:r>
          </w:p>
          <w:p w14:paraId="2139972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60ml;</w:t>
            </w:r>
          </w:p>
          <w:p w14:paraId="3968112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garantia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mínima de 3 meses.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ADA002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845AD7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41C9662" w14:textId="7400997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7C1F383" w14:textId="2215AB0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4FE7CF3" w14:textId="77777777" w:rsidTr="00283559">
        <w:tc>
          <w:tcPr>
            <w:tcW w:w="426" w:type="dxa"/>
            <w:vMerge w:val="restart"/>
            <w:shd w:val="clear" w:color="auto" w:fill="DDD9C3" w:themeFill="background2" w:themeFillShade="E6"/>
            <w:vAlign w:val="center"/>
          </w:tcPr>
          <w:p w14:paraId="79CFCAA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06</w:t>
            </w: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39F52D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032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23B10F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Álcool líquido 1 litro</w:t>
            </w:r>
          </w:p>
          <w:p w14:paraId="2F060F3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683BCF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álcool etílico hidratado líquido;</w:t>
            </w:r>
          </w:p>
          <w:p w14:paraId="56F5B28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1l;</w:t>
            </w:r>
          </w:p>
          <w:p w14:paraId="2ACF2B4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70º INPM;</w:t>
            </w:r>
          </w:p>
          <w:p w14:paraId="68BD1AA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uso doméstico;</w:t>
            </w:r>
          </w:p>
          <w:p w14:paraId="39B3CE1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 ano;</w:t>
            </w:r>
          </w:p>
          <w:p w14:paraId="41F6DB6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acondicionamento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caixa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C90D1D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ACF6BD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267FFAE" w14:textId="560B42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AC86604" w14:textId="344F963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08ADC69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220C336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91D721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033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9AF2E4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Álcool líquido 70º 5 litros</w:t>
            </w:r>
          </w:p>
          <w:p w14:paraId="20903E8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8BB92D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álcool etílico hidratado;</w:t>
            </w:r>
          </w:p>
          <w:p w14:paraId="2EFE0F9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70º INPM;</w:t>
            </w:r>
          </w:p>
          <w:p w14:paraId="63A9C00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frasco plástico resistente e tampa com sistema antivazamento;</w:t>
            </w:r>
          </w:p>
          <w:p w14:paraId="02384C5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galão: 5l.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DA6593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1BA8EC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D04D178" w14:textId="0901B4E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CE4CC9F" w14:textId="6C42B84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7D4932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A366A2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4935B5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034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42429F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Odorizador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360ml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A6AD14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odorizador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ambiente;</w:t>
            </w:r>
          </w:p>
          <w:p w14:paraId="4EEA935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i/>
                <w:iCs/>
                <w:color w:val="FF0000"/>
                <w:sz w:val="16"/>
                <w:szCs w:val="16"/>
              </w:rPr>
              <w:t>spray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/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aerosol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18242E1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360ml;</w:t>
            </w:r>
          </w:p>
          <w:p w14:paraId="3F08803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fragrâncias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diversas.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89C87D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813C6C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9BD964F" w14:textId="218614C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93C429E" w14:textId="56A4AF7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0B9DB3F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11DD3E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6057EAB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035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7D42A2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Água sanitária 2 litros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160D79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água sanitária/alvejante;</w:t>
            </w:r>
          </w:p>
          <w:p w14:paraId="4B3B2D5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2l;</w:t>
            </w:r>
          </w:p>
          <w:p w14:paraId="3846737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solução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hipoclorito de sódio 2,0 a 2,5%;</w:t>
            </w:r>
          </w:p>
          <w:p w14:paraId="01C94DF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frasco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contendo o nome do fabricante.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3403A0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1FE492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34827C4" w14:textId="2FD7F0B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22A6D90" w14:textId="06EC7E9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13E6B6A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751CC09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6B16919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036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5BDB4C2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Desinfetante 5 litros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705645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desinfetante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uso geral;</w:t>
            </w:r>
          </w:p>
          <w:p w14:paraId="74E70DD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quaternário de amônio;</w:t>
            </w:r>
          </w:p>
          <w:p w14:paraId="5F0B89D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solução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aquosa de tensoativo catiônico e coadjuvante;</w:t>
            </w:r>
          </w:p>
          <w:p w14:paraId="58B4AE2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teor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ativo em torno de 0,4%;</w:t>
            </w:r>
          </w:p>
          <w:p w14:paraId="2689602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bactericida e germicida;</w:t>
            </w:r>
          </w:p>
          <w:p w14:paraId="7F3AF0D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5l;</w:t>
            </w:r>
          </w:p>
          <w:p w14:paraId="133744A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frasco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contendo o nome do fabricante;</w:t>
            </w:r>
          </w:p>
          <w:p w14:paraId="4A52540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aroma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lavanda;</w:t>
            </w:r>
          </w:p>
          <w:p w14:paraId="536E465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12 meses.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2E1786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ED52DF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351EE4B" w14:textId="0A3B18F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92F939A" w14:textId="39C215B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245C906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22AB8DA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2A656EA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037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05388C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Desinfetante limpa vidros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FB2773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desinfetante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limpa vidros líquido;</w:t>
            </w:r>
          </w:p>
          <w:p w14:paraId="2C94FCD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r w:rsidRPr="00283559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squeeze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AB44E8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laurel éter sulfato de sódio, perfume e água;</w:t>
            </w:r>
          </w:p>
          <w:p w14:paraId="223527A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pH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7,00 – 9,50;</w:t>
            </w:r>
          </w:p>
          <w:p w14:paraId="6C3FC5C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densidade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 de 1,050 g/ml;</w:t>
            </w:r>
          </w:p>
          <w:p w14:paraId="65934A6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solúvel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água;</w:t>
            </w:r>
          </w:p>
          <w:p w14:paraId="5E99DC2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500ml;</w:t>
            </w:r>
          </w:p>
          <w:p w14:paraId="4F9EDD3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produto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registrado na ANVISA.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4596CDC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560C7E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CE27BE8" w14:textId="183A80B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7B83E97" w14:textId="65C7EEA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468139A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A3DBE6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DBF2DD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038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A4F886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Detergente 500ml</w:t>
            </w:r>
          </w:p>
          <w:p w14:paraId="48316AE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AE0022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detergente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líquido neutro;</w:t>
            </w:r>
          </w:p>
          <w:p w14:paraId="6EC070C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desengordurante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multiuso;</w:t>
            </w:r>
          </w:p>
          <w:p w14:paraId="67B2985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composição e concentração mínimas de: sulfonato de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alquilbenzeno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linear como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lauril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benzeno sulfonato de sódio 4,5% (p/p);</w:t>
            </w:r>
          </w:p>
          <w:p w14:paraId="498B481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pH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do produto puro de 6,0 a 8,0;</w:t>
            </w:r>
          </w:p>
          <w:p w14:paraId="7F59E90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volume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mínimo 99% do declarado na embalagem ou rótulo;</w:t>
            </w:r>
          </w:p>
          <w:p w14:paraId="374CCA3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500ml;</w:t>
            </w:r>
          </w:p>
          <w:p w14:paraId="17F68DC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tampa de bico econômica dosadora;</w:t>
            </w:r>
          </w:p>
          <w:p w14:paraId="68A8DC8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frasco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transparente;</w:t>
            </w:r>
          </w:p>
          <w:p w14:paraId="312243A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12 meses;</w:t>
            </w:r>
          </w:p>
          <w:p w14:paraId="0A8B02A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contendo o nome do fabricante;</w:t>
            </w:r>
          </w:p>
          <w:p w14:paraId="11F1094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química e apresentação de registro do produto junto ao Ministério da Saúde ou ANVISA.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4B8936D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A09A72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F5F57B8" w14:textId="1767FDE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7B4F6AC" w14:textId="421BB9C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43D63AF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7C4E31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748FBF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039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5F804C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Saponáceo cremoso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6DD424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saponáceo cremoso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2143954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300ml;</w:t>
            </w:r>
          </w:p>
          <w:p w14:paraId="38C27A5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tensoativos aniônicos alcalinizantes;</w:t>
            </w:r>
          </w:p>
          <w:p w14:paraId="17DD3D1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aplicação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limpeza pisos, paredes e louças;</w:t>
            </w:r>
          </w:p>
          <w:p w14:paraId="1D7E80F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aromas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diversos;</w:t>
            </w:r>
          </w:p>
          <w:p w14:paraId="192742A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informações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do fabricante no rótulo.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8CD4A4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6A6DB4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A383FE9" w14:textId="0B83C36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AF8C229" w14:textId="3CB33F8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0C88737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225DA4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134E93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040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5E36E4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Esponja de lã de aço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10B1D7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esponja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lã de aço;</w:t>
            </w:r>
          </w:p>
          <w:p w14:paraId="42775A5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biodegradável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77D1A73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abrasividade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média;</w:t>
            </w:r>
          </w:p>
          <w:p w14:paraId="4108497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mínimo 60g;</w:t>
            </w:r>
          </w:p>
          <w:p w14:paraId="75F6158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8 unidades;</w:t>
            </w:r>
          </w:p>
          <w:p w14:paraId="7CA556C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24 meses, a partir da entrega;</w:t>
            </w:r>
          </w:p>
          <w:p w14:paraId="6DFDFB4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marca e informações do fabricante.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A57B01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10AE19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97DD857" w14:textId="58EC53B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BE16410" w14:textId="4399841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29FB071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17F814D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23431C2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041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09B943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Esponja de louça dupla face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B9163C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esponja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dupla face;</w:t>
            </w:r>
          </w:p>
          <w:p w14:paraId="23ADE82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limpeza;</w:t>
            </w:r>
          </w:p>
          <w:p w14:paraId="61AF89E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fibra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sintética;</w:t>
            </w:r>
          </w:p>
          <w:p w14:paraId="264AB1D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retangular;</w:t>
            </w:r>
          </w:p>
          <w:p w14:paraId="1A96860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uma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face com abrasividade alta e outra com espuma de poliuretano macia;</w:t>
            </w:r>
          </w:p>
          <w:p w14:paraId="1B9FFE4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embalada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plástico com identificação do fabricante.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2A4E4D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AEB2B5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AEBC89B" w14:textId="7D551CC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27BCE22" w14:textId="736C98C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9621176" w14:textId="77777777" w:rsidTr="00283559">
        <w:tc>
          <w:tcPr>
            <w:tcW w:w="426" w:type="dxa"/>
            <w:vMerge w:val="restart"/>
            <w:vAlign w:val="center"/>
          </w:tcPr>
          <w:p w14:paraId="43409A7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07</w:t>
            </w:r>
          </w:p>
        </w:tc>
        <w:tc>
          <w:tcPr>
            <w:tcW w:w="562" w:type="dxa"/>
            <w:vAlign w:val="center"/>
          </w:tcPr>
          <w:p w14:paraId="2072C90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042</w:t>
            </w:r>
          </w:p>
        </w:tc>
        <w:tc>
          <w:tcPr>
            <w:tcW w:w="4252" w:type="dxa"/>
            <w:vAlign w:val="center"/>
          </w:tcPr>
          <w:p w14:paraId="6E96334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Dispenser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p/ papel higiênico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33A3E0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dispensador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papel higiênico;</w:t>
            </w:r>
          </w:p>
          <w:p w14:paraId="3C6A698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rolos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300m;</w:t>
            </w:r>
          </w:p>
          <w:p w14:paraId="595F823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401247F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resistente;</w:t>
            </w:r>
          </w:p>
          <w:p w14:paraId="186001D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trava de segurança e chave;</w:t>
            </w:r>
          </w:p>
          <w:p w14:paraId="363240A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janela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transparente para visualização do nível do produto;</w:t>
            </w:r>
          </w:p>
          <w:p w14:paraId="40E8554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incluso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kit para fixação na parede com buchas e parafusos.</w:t>
            </w:r>
          </w:p>
        </w:tc>
        <w:tc>
          <w:tcPr>
            <w:tcW w:w="851" w:type="dxa"/>
            <w:vAlign w:val="center"/>
          </w:tcPr>
          <w:p w14:paraId="64C9A45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26B381B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4F851676" w14:textId="453EC59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FBB8ECC" w14:textId="282EF0C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32CA748" w14:textId="77777777" w:rsidTr="00283559">
        <w:tc>
          <w:tcPr>
            <w:tcW w:w="426" w:type="dxa"/>
            <w:vMerge/>
          </w:tcPr>
          <w:p w14:paraId="62449E2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7D751B0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043</w:t>
            </w:r>
          </w:p>
        </w:tc>
        <w:tc>
          <w:tcPr>
            <w:tcW w:w="4252" w:type="dxa"/>
            <w:vAlign w:val="center"/>
          </w:tcPr>
          <w:p w14:paraId="109AF75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Dispenser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p/ papel toalha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interfolhado</w:t>
            </w:r>
            <w:proofErr w:type="spellEnd"/>
          </w:p>
          <w:p w14:paraId="240ED08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76330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dispensador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papel toalha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interfolhado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34772D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- 2 ou 3 dobras;</w:t>
            </w:r>
          </w:p>
          <w:p w14:paraId="470D76A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6A8CADC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500 folhas de duas dobras e 250 folhas de três dobras;</w:t>
            </w:r>
          </w:p>
          <w:p w14:paraId="31F329A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resistente;</w:t>
            </w:r>
          </w:p>
          <w:p w14:paraId="589178E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retangular;</w:t>
            </w:r>
          </w:p>
          <w:p w14:paraId="5FD9221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trava de segurança e chave;</w:t>
            </w:r>
          </w:p>
          <w:p w14:paraId="27FCDDB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janela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transparente para visualização do nível do produto;</w:t>
            </w:r>
          </w:p>
          <w:p w14:paraId="2AD177E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incluso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kit para fixação na parede com buchas e parafusos.</w:t>
            </w:r>
          </w:p>
        </w:tc>
        <w:tc>
          <w:tcPr>
            <w:tcW w:w="851" w:type="dxa"/>
            <w:vAlign w:val="center"/>
          </w:tcPr>
          <w:p w14:paraId="21782BF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1A3BD41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044427AA" w14:textId="142EA83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5B245CD" w14:textId="2BD6CE6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5B27B93" w14:textId="77777777" w:rsidTr="00283559">
        <w:tc>
          <w:tcPr>
            <w:tcW w:w="426" w:type="dxa"/>
            <w:vMerge/>
          </w:tcPr>
          <w:p w14:paraId="431A5EE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65B6C2E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044</w:t>
            </w:r>
          </w:p>
        </w:tc>
        <w:tc>
          <w:tcPr>
            <w:tcW w:w="4252" w:type="dxa"/>
            <w:vAlign w:val="center"/>
          </w:tcPr>
          <w:p w14:paraId="2F5F86E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Dispenser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p/ sabonete e álcool gel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br/>
              <w:t>Descrição detalhada:</w:t>
            </w:r>
          </w:p>
          <w:p w14:paraId="7EC7699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dispensador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para sabonete líquido ou refil de álcool gel;</w:t>
            </w:r>
          </w:p>
          <w:p w14:paraId="4329C01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reservatório para 700 a 800ml;</w:t>
            </w:r>
          </w:p>
          <w:p w14:paraId="33BBC35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4540EFC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janela transparente.</w:t>
            </w:r>
          </w:p>
        </w:tc>
        <w:tc>
          <w:tcPr>
            <w:tcW w:w="851" w:type="dxa"/>
            <w:vAlign w:val="center"/>
          </w:tcPr>
          <w:p w14:paraId="5C1F382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34B97B5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4ABDB6A2" w14:textId="5CF7291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B14529F" w14:textId="6AB8A79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8D38431" w14:textId="77777777" w:rsidTr="00283559">
        <w:tc>
          <w:tcPr>
            <w:tcW w:w="426" w:type="dxa"/>
            <w:vMerge/>
          </w:tcPr>
          <w:p w14:paraId="2B3B79C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23BB12F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045</w:t>
            </w:r>
          </w:p>
        </w:tc>
        <w:tc>
          <w:tcPr>
            <w:tcW w:w="4252" w:type="dxa"/>
            <w:vAlign w:val="center"/>
          </w:tcPr>
          <w:p w14:paraId="5AD47C5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Porta guarda-chuva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br/>
              <w:t>Descrição detalhada:</w:t>
            </w:r>
          </w:p>
          <w:p w14:paraId="24B37FF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porta guarda-chuva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redondo em aço inox;</w:t>
            </w:r>
          </w:p>
          <w:p w14:paraId="1541A09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fechado, podendo ser vazado ou com pequenas aberturas;</w:t>
            </w:r>
          </w:p>
          <w:p w14:paraId="11BB9E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20 x 43cm a 20 x 46cm (diâmetro x altura);</w:t>
            </w:r>
          </w:p>
          <w:p w14:paraId="65BB4FF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garantia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 ano.</w:t>
            </w:r>
          </w:p>
        </w:tc>
        <w:tc>
          <w:tcPr>
            <w:tcW w:w="851" w:type="dxa"/>
            <w:vAlign w:val="center"/>
          </w:tcPr>
          <w:p w14:paraId="7AE5801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516EF45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28A00093" w14:textId="10EFD6D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D42DAE0" w14:textId="4902672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AF3B9FE" w14:textId="77777777" w:rsidTr="00283559">
        <w:tc>
          <w:tcPr>
            <w:tcW w:w="426" w:type="dxa"/>
            <w:vMerge w:val="restart"/>
            <w:shd w:val="clear" w:color="auto" w:fill="DDD9C3" w:themeFill="background2" w:themeFillShade="E6"/>
            <w:vAlign w:val="center"/>
          </w:tcPr>
          <w:p w14:paraId="558303D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08</w:t>
            </w: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E37709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046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4FE6A1F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Vassoura limpa teto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DDFCC5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vassoura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limpa teto, forro e gesso;</w:t>
            </w:r>
          </w:p>
          <w:p w14:paraId="6DAF9A2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cerdas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nylon;</w:t>
            </w:r>
          </w:p>
          <w:p w14:paraId="04BA5F0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cabo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madeira com aproximadamente 2m;</w:t>
            </w:r>
          </w:p>
          <w:p w14:paraId="472108D4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estrutura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resistente e durável.</w:t>
            </w:r>
          </w:p>
          <w:p w14:paraId="7CDC6FAC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51E963C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01A5EB4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540447B" w14:textId="5C1178C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D901148" w14:textId="7C3D3E4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A4385FB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333200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B5FEBA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047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9E05A5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Escova de mão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EF6419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escova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limpeza geral;</w:t>
            </w:r>
          </w:p>
          <w:p w14:paraId="783F78C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plástico;</w:t>
            </w:r>
          </w:p>
          <w:p w14:paraId="360A31C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multiuso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402583E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alça;</w:t>
            </w:r>
          </w:p>
          <w:p w14:paraId="7A41129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cerdas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nylon resistentes;</w:t>
            </w:r>
          </w:p>
          <w:p w14:paraId="4E15CC93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8,2 x 14,5 x 6cm.</w:t>
            </w:r>
          </w:p>
          <w:p w14:paraId="2D744D55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CCDBAF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B89E64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454F2A3" w14:textId="25543EF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9ED28D0" w14:textId="548C141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21D98C3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B77E6E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1E1AA9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048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795972A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Escova sanitária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791A71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escova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sanitária com suporte e cabo plástico;</w:t>
            </w:r>
          </w:p>
          <w:p w14:paraId="29C3555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cerdas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nylon resistentes;</w:t>
            </w:r>
          </w:p>
          <w:p w14:paraId="45AE224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circular.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0B7D37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57395FB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F18D7C0" w14:textId="2C016D0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719C169" w14:textId="1CEAD95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B71D2D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47A2C7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E095B0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049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7F50A8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Pá coletora cabo curto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br/>
              <w:t>Descrição detalhada:</w:t>
            </w:r>
          </w:p>
          <w:p w14:paraId="3EA2D79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pá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coletora de lixo;</w:t>
            </w:r>
          </w:p>
          <w:p w14:paraId="08353B7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plástico;</w:t>
            </w:r>
          </w:p>
          <w:p w14:paraId="3F933D2D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comprimento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cabo: 10 a 15cm.</w:t>
            </w:r>
          </w:p>
          <w:p w14:paraId="7D37BB0A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2F9040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61C1A9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F360155" w14:textId="4DC0FF8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5DDDCF1" w14:textId="78A1DB6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5A178DE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8B2019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2FF380A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050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B9A6F9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Pá coletora cabo longo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EB8ACA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pá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coletora de lixo;</w:t>
            </w:r>
          </w:p>
          <w:p w14:paraId="6DC5767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plástico;</w:t>
            </w:r>
          </w:p>
          <w:p w14:paraId="7D490A61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cabo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resistente e longo de aproximadamente 80cm.</w:t>
            </w:r>
          </w:p>
          <w:p w14:paraId="4B5E723F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530650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CA04E4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CE6E5FF" w14:textId="0017072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11249AE" w14:textId="746A68E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9CA0EA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EA6C2A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E85562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051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C46204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Vassoura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95234E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vassoura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multiuso;</w:t>
            </w:r>
          </w:p>
          <w:p w14:paraId="71C3DF8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cerdas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sintéticas flexíveis;</w:t>
            </w:r>
          </w:p>
          <w:p w14:paraId="0263099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plumadas;</w:t>
            </w:r>
          </w:p>
          <w:p w14:paraId="2C73037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uso em ambiente interno e externo;</w:t>
            </w:r>
          </w:p>
          <w:p w14:paraId="5359263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cabo de metal revestido por plástico;</w:t>
            </w:r>
          </w:p>
          <w:p w14:paraId="4AD923AD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aproximado de 1,20m.</w:t>
            </w:r>
          </w:p>
          <w:p w14:paraId="1E1B834B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0641A8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0B5ACE1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5A022EA" w14:textId="0E793BD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B684273" w14:textId="3147ADE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1C35FAD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7A093C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651155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052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FACE70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Rodo c/ cabo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728B0E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rodo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com uma borracha para limpeza geral;</w:t>
            </w:r>
          </w:p>
          <w:p w14:paraId="1F170C7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tamanho aproximado de 30 a 40cm;</w:t>
            </w:r>
          </w:p>
          <w:p w14:paraId="52472CA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acompanhado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cabo madeira revestido com plástico;</w:t>
            </w:r>
          </w:p>
          <w:p w14:paraId="6C39407C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aproximado de 1,20m.</w:t>
            </w:r>
          </w:p>
          <w:p w14:paraId="0F896F5F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D2E62A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78B279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0798E10" w14:textId="5BFA033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24BD1FA" w14:textId="25E7491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3A96B06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1F3A536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B9F65C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053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4D111DD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Rodo limpa vidro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br/>
              <w:t>Descrição detalhada:</w:t>
            </w:r>
          </w:p>
          <w:p w14:paraId="24B2E66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rodo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limpeza de vidros;</w:t>
            </w:r>
          </w:p>
          <w:p w14:paraId="7E3DA55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combinado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régua de borracha e espuma/luva de acrílico;</w:t>
            </w:r>
          </w:p>
          <w:p w14:paraId="1DFD66C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aproximada: 25cm;</w:t>
            </w:r>
          </w:p>
          <w:p w14:paraId="1D5CCE8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cabo;</w:t>
            </w:r>
          </w:p>
          <w:p w14:paraId="1ECA7913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compatível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encaixe de rosca para cabo extensor telescópico.</w:t>
            </w:r>
          </w:p>
          <w:p w14:paraId="0C6B58DA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5D82A56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810C6D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6A85509" w14:textId="215B625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2D2FFBA" w14:textId="34ECC15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17D83F9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57B80C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5E0708B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054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4EE6FCF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Luva plástica descartável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E83ACC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luva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plástica descartável;</w:t>
            </w:r>
          </w:p>
          <w:p w14:paraId="6C8843B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filme de polietileno;</w:t>
            </w:r>
          </w:p>
          <w:p w14:paraId="429A426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estéril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32F3617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transparente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3DEF9EA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atóxica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2CA52C0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único;</w:t>
            </w:r>
          </w:p>
          <w:p w14:paraId="2F69A5CE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armazenamento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pacote com 100 luvas.</w:t>
            </w:r>
          </w:p>
          <w:p w14:paraId="5796E275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FD30FB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F0E87B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B796614" w14:textId="49D8A52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B4DC4A3" w14:textId="79C1FE5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43D052D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73CAA5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D60B9D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055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2C6E6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Pano de prato</w:t>
            </w:r>
          </w:p>
          <w:p w14:paraId="2384504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6078C1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pano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prato para copa e cozinha;</w:t>
            </w:r>
          </w:p>
          <w:p w14:paraId="0A96C50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5511292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estampa;</w:t>
            </w:r>
          </w:p>
          <w:p w14:paraId="0E64C34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acabamento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bainhas nas laterais;</w:t>
            </w:r>
          </w:p>
          <w:p w14:paraId="4AA4CCF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barrado;</w:t>
            </w:r>
          </w:p>
          <w:p w14:paraId="2F580CD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- 100% algodão;</w:t>
            </w:r>
          </w:p>
          <w:p w14:paraId="5FF0E6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41 x 66cm;</w:t>
            </w:r>
          </w:p>
          <w:p w14:paraId="37C6986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5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F4902B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EFA642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6DFEF46" w14:textId="1744CB8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7EB2D7D" w14:textId="22476AB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DC3822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73FC775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77B6FA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056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577C0F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Flanela branca/laranja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E32DFB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flanela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polimento de móveis, vidros e objetos;</w:t>
            </w:r>
          </w:p>
          <w:p w14:paraId="70BDE98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aproximadamente 90%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algodão;</w:t>
            </w:r>
          </w:p>
          <w:p w14:paraId="40B44BF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28 x 38cm;</w:t>
            </w:r>
          </w:p>
          <w:p w14:paraId="5FD3027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 e/ou laranja;</w:t>
            </w:r>
          </w:p>
          <w:p w14:paraId="3D138BB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C37D3E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54C89B7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F01ACBB" w14:textId="45416F6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E4C3CC0" w14:textId="28D57B9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DFEA323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0648A9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C26029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057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93E7A7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Pano alvejante grande (saco)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br/>
              <w:t>Descrição detalhada:</w:t>
            </w:r>
          </w:p>
          <w:p w14:paraId="0CEC89F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pano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alvejante;</w:t>
            </w:r>
          </w:p>
          <w:p w14:paraId="69746ED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limpeza de piso;</w:t>
            </w:r>
          </w:p>
          <w:p w14:paraId="32CCFFD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- 100% algodão;</w:t>
            </w:r>
          </w:p>
          <w:p w14:paraId="7D802E8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tipo saco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alvejado;</w:t>
            </w:r>
          </w:p>
          <w:p w14:paraId="3986C7B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grande;</w:t>
            </w:r>
          </w:p>
          <w:p w14:paraId="02A79D8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60 x 80cm;</w:t>
            </w:r>
          </w:p>
          <w:p w14:paraId="73522D4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4AD166E2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5 panos.</w:t>
            </w:r>
          </w:p>
          <w:p w14:paraId="32A0380B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4ABDE3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07940C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6B790E6" w14:textId="7A5CCA4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B3EA9A3" w14:textId="20F347E5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D9E5CD2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CC5562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986C0F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058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1A51F9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 de lixo 100 litros preto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6BAB51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para lixo;</w:t>
            </w:r>
          </w:p>
          <w:p w14:paraId="13C2BC4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classe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I;</w:t>
            </w:r>
          </w:p>
          <w:p w14:paraId="30BEBA9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E;</w:t>
            </w:r>
          </w:p>
          <w:p w14:paraId="20097D9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100l;</w:t>
            </w:r>
          </w:p>
          <w:p w14:paraId="2724B77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larga;</w:t>
            </w:r>
          </w:p>
          <w:p w14:paraId="469E47D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0,75 x 1,05m;</w:t>
            </w:r>
          </w:p>
          <w:p w14:paraId="4137ACA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micragem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igual ou superior a 0,8;</w:t>
            </w:r>
          </w:p>
          <w:p w14:paraId="0FE71B1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preta;</w:t>
            </w:r>
          </w:p>
          <w:p w14:paraId="300749C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unidades, informando a marca do fabricante, quantidade e dimensões do saco;</w:t>
            </w:r>
          </w:p>
          <w:p w14:paraId="59C8A5B5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produto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deverá atender as normas ABNT NBR 9191.</w:t>
            </w:r>
          </w:p>
          <w:p w14:paraId="22A70E66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930B1B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C1DE82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26129D8" w14:textId="54C9785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48F0423" w14:textId="3019CF3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FF925A0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F5BE7A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3D2421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059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743E391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 de lixo 100 litros vermelho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220B4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para lixo;</w:t>
            </w:r>
          </w:p>
          <w:p w14:paraId="0BB8315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classe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I;</w:t>
            </w:r>
          </w:p>
          <w:p w14:paraId="3449B6F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E;</w:t>
            </w:r>
          </w:p>
          <w:p w14:paraId="0AFCEBD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100l;</w:t>
            </w:r>
          </w:p>
          <w:p w14:paraId="23F03CD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larga;</w:t>
            </w:r>
          </w:p>
          <w:p w14:paraId="525BFF7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0,75 x 1,05m;</w:t>
            </w:r>
          </w:p>
          <w:p w14:paraId="2E646AD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micragem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igual ou superior a 0,8;</w:t>
            </w:r>
          </w:p>
          <w:p w14:paraId="5D64C36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vermelha;</w:t>
            </w:r>
          </w:p>
          <w:p w14:paraId="7DA930D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unidades, informando a marca do fabricante, quantidade e dimensões do saco;</w:t>
            </w:r>
          </w:p>
          <w:p w14:paraId="277A4708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produto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deverá atender as normas ABNT NBR 9191.</w:t>
            </w:r>
          </w:p>
          <w:p w14:paraId="5EC29911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2F8899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3C2890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90F5CB6" w14:textId="501A540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D646810" w14:textId="692F659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055ACB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4252FA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1A32E2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060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C2D94D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 de lixo 20 litros vermelho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BB492D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para lixo;</w:t>
            </w:r>
          </w:p>
          <w:p w14:paraId="49721C1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classe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I;</w:t>
            </w:r>
          </w:p>
          <w:p w14:paraId="39ACA45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20l;</w:t>
            </w:r>
          </w:p>
          <w:p w14:paraId="2F28FBA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larga;</w:t>
            </w:r>
          </w:p>
          <w:p w14:paraId="524B77B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40 x 50cm;</w:t>
            </w:r>
          </w:p>
          <w:p w14:paraId="343D2C0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micragem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igual ou superior a 0,5;</w:t>
            </w:r>
          </w:p>
          <w:p w14:paraId="29CE11D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vermelha;</w:t>
            </w:r>
          </w:p>
          <w:p w14:paraId="618FE33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unidades, informando a marca do fabricante, quantidade e dimensões do saco;</w:t>
            </w:r>
          </w:p>
          <w:p w14:paraId="42F73D61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produto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deverá atender as normas ABNT NBR 9191.</w:t>
            </w:r>
          </w:p>
          <w:p w14:paraId="680B801A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E0B42C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10E291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74BD5F7" w14:textId="1D169A1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35C2074" w14:textId="5A585DC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E5529F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71CF2F7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45C92F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061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5E7DFDF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 de lixo 20 litros amarelo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283F0F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para lixo;</w:t>
            </w:r>
          </w:p>
          <w:p w14:paraId="3ABF716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classe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I;</w:t>
            </w:r>
          </w:p>
          <w:p w14:paraId="5D6EF93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20l;</w:t>
            </w:r>
          </w:p>
          <w:p w14:paraId="055BFA5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larga;</w:t>
            </w:r>
          </w:p>
          <w:p w14:paraId="34A0A8E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40 x 50cm;</w:t>
            </w:r>
          </w:p>
          <w:p w14:paraId="127BE3E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micragem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igual ou superior a 0,5;</w:t>
            </w:r>
          </w:p>
          <w:p w14:paraId="35E3142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amarela;</w:t>
            </w:r>
          </w:p>
          <w:p w14:paraId="6388B99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unidades, informando a marca do fabricante, quantidade e dimensões do saco;</w:t>
            </w:r>
          </w:p>
          <w:p w14:paraId="25090F63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produto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deverá atender as normas ABNT NBR 9191.</w:t>
            </w:r>
          </w:p>
          <w:p w14:paraId="0F45A4A3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416D163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0F9E11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D3C4601" w14:textId="072310E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C5685BA" w14:textId="0B1300B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EDE70E3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437595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A6C624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062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B035D0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 de lixo 20 litros azul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B143BC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para lixo;</w:t>
            </w:r>
          </w:p>
          <w:p w14:paraId="2245BBD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classe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I;</w:t>
            </w:r>
          </w:p>
          <w:p w14:paraId="68435D8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20l;</w:t>
            </w:r>
          </w:p>
          <w:p w14:paraId="7B67CFA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larga;</w:t>
            </w:r>
          </w:p>
          <w:p w14:paraId="5895D15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40 x 50cm;</w:t>
            </w:r>
          </w:p>
          <w:p w14:paraId="068D061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micragem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igual ou superior a 0,5;</w:t>
            </w:r>
          </w:p>
          <w:p w14:paraId="6B2F9A7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azul;</w:t>
            </w:r>
          </w:p>
          <w:p w14:paraId="1C468A1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unidades, informando a marca do fabricante, quantidade e dimensões do saco;</w:t>
            </w:r>
          </w:p>
          <w:p w14:paraId="0381203D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produto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deverá atender as normas ABNT NBR 9191.</w:t>
            </w:r>
          </w:p>
          <w:p w14:paraId="592CAF15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292317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D7FC22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948F111" w14:textId="674BEA2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E550646" w14:textId="730F9A1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8911E86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69D9CE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7999EF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063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B73468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 de lixo 20 litros preto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065DE7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para lixo;</w:t>
            </w:r>
          </w:p>
          <w:p w14:paraId="1F138BD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classe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I;</w:t>
            </w:r>
          </w:p>
          <w:p w14:paraId="4BE7809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20l;</w:t>
            </w:r>
          </w:p>
          <w:p w14:paraId="0B3C9BB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larga;</w:t>
            </w:r>
          </w:p>
          <w:p w14:paraId="2F2D745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40 x 50cm;</w:t>
            </w:r>
          </w:p>
          <w:p w14:paraId="7DD44F4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micragem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igual ou superior a 0,5;</w:t>
            </w:r>
          </w:p>
          <w:p w14:paraId="54F1EFF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preta;</w:t>
            </w:r>
          </w:p>
          <w:p w14:paraId="608FD82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unidades, informando a marca do fabricante, quantidade e dimensões do saco;</w:t>
            </w:r>
          </w:p>
          <w:p w14:paraId="25343790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produto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deverá atender as normas ABNT NBR 9191.</w:t>
            </w:r>
          </w:p>
          <w:p w14:paraId="09635E6E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8A9298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CAA66B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033A2C5" w14:textId="666370A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7F83835" w14:textId="389738E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BC2EFC3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124CC94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26D2976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064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78068EB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 de lixo 60 litros preto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E9D4BC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para lixo;</w:t>
            </w:r>
          </w:p>
          <w:p w14:paraId="6371211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classe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I;</w:t>
            </w:r>
          </w:p>
          <w:p w14:paraId="060EEBE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60l;</w:t>
            </w:r>
          </w:p>
          <w:p w14:paraId="057D15D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larga;</w:t>
            </w:r>
          </w:p>
          <w:p w14:paraId="2ABBF54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60 x 70cm;</w:t>
            </w:r>
          </w:p>
          <w:p w14:paraId="07BCAD2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micragem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igual ou superior a 0,5;</w:t>
            </w:r>
          </w:p>
          <w:p w14:paraId="6C4AC81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preta;</w:t>
            </w:r>
          </w:p>
          <w:p w14:paraId="0BEC0DC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unidades, informando a marca do fabricante, quantidade e dimensões do saco;</w:t>
            </w:r>
          </w:p>
          <w:p w14:paraId="59138D6F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produto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deverá atender as normas ABNT NBR 9191.</w:t>
            </w:r>
          </w:p>
          <w:p w14:paraId="79D94DE7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648D47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030BA66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0FBC110" w14:textId="0FE67CC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52A887E" w14:textId="1C6DBF05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701EE4A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1074E93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0232FC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065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0EDC95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 de lixo 60 litros vermelho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D52618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para lixo;</w:t>
            </w:r>
          </w:p>
          <w:p w14:paraId="2C745E1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classe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I;</w:t>
            </w:r>
          </w:p>
          <w:p w14:paraId="074AA7B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60l;</w:t>
            </w:r>
          </w:p>
          <w:p w14:paraId="56101D7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larga;</w:t>
            </w:r>
          </w:p>
          <w:p w14:paraId="4348761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60 x 70cm;</w:t>
            </w:r>
          </w:p>
          <w:p w14:paraId="4DE6375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micragem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igual ou superior a 0,5;</w:t>
            </w:r>
          </w:p>
          <w:p w14:paraId="13E654F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vermelha;</w:t>
            </w:r>
          </w:p>
          <w:p w14:paraId="0657007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unidades, informando a marca do fabricante, quantidade e dimensões do saco;</w:t>
            </w:r>
          </w:p>
          <w:p w14:paraId="67871F39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produto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deverá atender as normas ABNT NBR 9191.</w:t>
            </w:r>
          </w:p>
          <w:p w14:paraId="52BABD69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8B1B18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3F4128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577D5BA" w14:textId="184CE52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14F371B" w14:textId="3945EDE5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81F2F69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01F3A7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911C55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066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9CB53C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 de lixo 60 litros azul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8589D6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para lixo;</w:t>
            </w:r>
          </w:p>
          <w:p w14:paraId="5A9A67A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classe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I;</w:t>
            </w:r>
          </w:p>
          <w:p w14:paraId="7087749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60l;</w:t>
            </w:r>
          </w:p>
          <w:p w14:paraId="178FC50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larga;</w:t>
            </w:r>
          </w:p>
          <w:p w14:paraId="01867C2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60 x 70cm;</w:t>
            </w:r>
          </w:p>
          <w:p w14:paraId="1F56B40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micragem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igual ou superior a 0,5;</w:t>
            </w:r>
          </w:p>
          <w:p w14:paraId="5C441BD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azul;</w:t>
            </w:r>
          </w:p>
          <w:p w14:paraId="3BEC38F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unidades, informando a marca do fabricante, quantidade e dimensões do saco;</w:t>
            </w:r>
          </w:p>
          <w:p w14:paraId="4B157364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produto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deverá atender as normas ABNT NBR 9191.</w:t>
            </w:r>
          </w:p>
          <w:p w14:paraId="7053476E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92D3CF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57884C6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2E91877" w14:textId="58FF2E3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35C5469" w14:textId="4AC4442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591A151" w14:textId="77777777" w:rsidTr="00283559">
        <w:tc>
          <w:tcPr>
            <w:tcW w:w="426" w:type="dxa"/>
            <w:vMerge w:val="restart"/>
            <w:vAlign w:val="center"/>
          </w:tcPr>
          <w:p w14:paraId="0F6AC53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lastRenderedPageBreak/>
              <w:t>09</w:t>
            </w:r>
          </w:p>
        </w:tc>
        <w:tc>
          <w:tcPr>
            <w:tcW w:w="562" w:type="dxa"/>
            <w:vAlign w:val="center"/>
          </w:tcPr>
          <w:p w14:paraId="0E1D4C7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067</w:t>
            </w:r>
          </w:p>
        </w:tc>
        <w:tc>
          <w:tcPr>
            <w:tcW w:w="4252" w:type="dxa"/>
            <w:vAlign w:val="center"/>
          </w:tcPr>
          <w:p w14:paraId="150B378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Tapete sanitizante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A5D84F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tapete que consiste em “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sanitizar“ 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solado dos calçados em uma solução desinfetante, para barrar as contaminações microbiológicas (H1N1, Influenza, Covid-19, etc.) que são carregadas pelos solados dos calçados;</w:t>
            </w:r>
          </w:p>
          <w:p w14:paraId="20C2D28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exatas: 60 x 40cm;</w:t>
            </w:r>
          </w:p>
          <w:p w14:paraId="6D13FE0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preta;</w:t>
            </w:r>
          </w:p>
          <w:p w14:paraId="3305431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policloreto de vinila;</w:t>
            </w:r>
          </w:p>
          <w:p w14:paraId="6BEB763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espessura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11,5mm;</w:t>
            </w:r>
          </w:p>
          <w:p w14:paraId="4323D46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espessura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do fio da trama de 0,047 mm;</w:t>
            </w:r>
          </w:p>
          <w:p w14:paraId="50996AE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peso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4,20 g/m²;</w:t>
            </w:r>
          </w:p>
          <w:p w14:paraId="28A641A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força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tensão de 0,83g;</w:t>
            </w:r>
          </w:p>
          <w:p w14:paraId="0D31B6E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antiderrapante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474292D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antichamas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007EA3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- 100% reciclável;</w:t>
            </w:r>
          </w:p>
          <w:p w14:paraId="2AB03A7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borda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rebaixada em vinil rígido sem emendas para evitar o vazamento do sanitizante.</w:t>
            </w:r>
          </w:p>
        </w:tc>
        <w:tc>
          <w:tcPr>
            <w:tcW w:w="851" w:type="dxa"/>
            <w:vAlign w:val="center"/>
          </w:tcPr>
          <w:p w14:paraId="5EB0D0B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4042E04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60A2022A" w14:textId="509C6D7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239FC52" w14:textId="6678785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FEF75AA" w14:textId="77777777" w:rsidTr="00283559">
        <w:tc>
          <w:tcPr>
            <w:tcW w:w="426" w:type="dxa"/>
            <w:vMerge/>
          </w:tcPr>
          <w:p w14:paraId="7EE67DD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6B774E2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068</w:t>
            </w:r>
          </w:p>
        </w:tc>
        <w:tc>
          <w:tcPr>
            <w:tcW w:w="4252" w:type="dxa"/>
            <w:vAlign w:val="center"/>
          </w:tcPr>
          <w:p w14:paraId="5AFE9B2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Tapete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waterkap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br/>
              <w:t>Descrição detalhada;</w:t>
            </w:r>
          </w:p>
          <w:p w14:paraId="749388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tapete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retentor de água/líquidos, de alta absorção e grande durabilidade que limpa e seca com eficiência os calçados após a passagem no tapete sanitizante;</w:t>
            </w:r>
          </w:p>
          <w:p w14:paraId="5AE7919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exatas 60 x 40cm;</w:t>
            </w:r>
          </w:p>
          <w:p w14:paraId="00C8ABE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preta;</w:t>
            </w:r>
          </w:p>
          <w:p w14:paraId="2D77FEF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100% polipropileno fibras;</w:t>
            </w:r>
          </w:p>
          <w:p w14:paraId="6F7DCE4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base de borracha;</w:t>
            </w:r>
          </w:p>
          <w:p w14:paraId="485E8E9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espessura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11 mm;</w:t>
            </w:r>
          </w:p>
          <w:p w14:paraId="6E91C39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1500 g/m²;</w:t>
            </w:r>
          </w:p>
          <w:p w14:paraId="690A998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antiderrapante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56AFD5A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antichamas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32A5830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- 100% reciclável;</w:t>
            </w:r>
          </w:p>
          <w:p w14:paraId="12A05EF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retenção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até 4 litros de líquidos por metro quadrado;</w:t>
            </w:r>
          </w:p>
          <w:p w14:paraId="2D67DEC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borda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rebaixada em vinil rígido sem emendas para evitar o vazamento do sanitizante.</w:t>
            </w:r>
          </w:p>
        </w:tc>
        <w:tc>
          <w:tcPr>
            <w:tcW w:w="851" w:type="dxa"/>
            <w:vAlign w:val="center"/>
          </w:tcPr>
          <w:p w14:paraId="4A030C3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71F789E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4071E4B7" w14:textId="1C20294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C60281B" w14:textId="36ACB2F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CE3F6EF" w14:textId="77777777" w:rsidTr="00283559"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081DD4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</w:t>
            </w:r>
          </w:p>
        </w:tc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113344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069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08C8695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Refil purificador d'água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B7D423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refil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filtro para purificador de água Consul;</w:t>
            </w:r>
          </w:p>
          <w:p w14:paraId="5F60E54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modelos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CPB34AS e CPB35AB.</w:t>
            </w:r>
          </w:p>
          <w:p w14:paraId="2348DDB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Referência: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CIX01AX, original ou compatível.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C6D076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DC1F41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4BE62AF" w14:textId="18DC415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6DCBA4D" w14:textId="1A59702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DCB672C" w14:textId="77777777" w:rsidTr="00283559">
        <w:tc>
          <w:tcPr>
            <w:tcW w:w="426" w:type="dxa"/>
            <w:vMerge w:val="restart"/>
            <w:shd w:val="clear" w:color="auto" w:fill="DDD9C3" w:themeFill="background2" w:themeFillShade="E6"/>
            <w:vAlign w:val="center"/>
          </w:tcPr>
          <w:p w14:paraId="00851C4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10</w:t>
            </w: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D9B51A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070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A971B9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Carrinho dobrável 2 rodas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209C17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carrinho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transporte de cargas;</w:t>
            </w:r>
          </w:p>
          <w:p w14:paraId="3B4EBE8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alumínio ou ferro;</w:t>
            </w:r>
          </w:p>
          <w:p w14:paraId="56EFA17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dobrável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4212036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duas rodas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4818A66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carga mínima de 80kg;</w:t>
            </w:r>
          </w:p>
          <w:p w14:paraId="74B5D66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alça retrátil.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CFCB61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55E2EF6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E07ABE4" w14:textId="54C46BF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75A49BC" w14:textId="7430BFF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1571BE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F41CD7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A7416D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071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29CEA0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Pistola p/ silicone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8CB0A0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pistola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aplicadora de silicone;</w:t>
            </w:r>
          </w:p>
          <w:p w14:paraId="604C6F3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bivolt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F5314B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permite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uso de tubos de silicone de 300ml;</w:t>
            </w:r>
          </w:p>
          <w:p w14:paraId="614F008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da empunhadura, gatilho e corpo em alumínio;</w:t>
            </w:r>
          </w:p>
          <w:p w14:paraId="2ED5317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manual de utilização;</w:t>
            </w:r>
          </w:p>
          <w:p w14:paraId="43D7489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garantia mínima de 12 meses (legal e contratual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)..</w:t>
            </w:r>
            <w:proofErr w:type="gramEnd"/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D16161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35B7CA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7C9E0E5" w14:textId="0E6DF09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6C57CF3" w14:textId="0D41563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19ADE75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5D5DAB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58344CA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072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96CDED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Tubo de silicone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0AE690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tubo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silicone neutro adesivo acético;</w:t>
            </w:r>
          </w:p>
          <w:p w14:paraId="0DFEFEF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selante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tixotrópico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monocomponente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0A890F8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baixo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módulo;</w:t>
            </w:r>
          </w:p>
          <w:p w14:paraId="4725327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antifungo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790DCE3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280/300g;</w:t>
            </w:r>
          </w:p>
          <w:p w14:paraId="21AC8BF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transparente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73824BE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uso geral e vedações;</w:t>
            </w:r>
          </w:p>
          <w:p w14:paraId="68A7FB6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recarga em pistola aplicadora de silicone.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8338D7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CC5DBF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D94DAF0" w14:textId="2AB49EB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2A01038" w14:textId="1E95AD5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6D96308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D54E52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CE6E66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073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5122A95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Cola de contato p/ PVC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9C7E60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adesiva de contato para PVC flexível;</w:t>
            </w:r>
          </w:p>
          <w:p w14:paraId="44D01F1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produto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 base de misturas de solventes formaldeídos, cetonas e resina de PVC;</w:t>
            </w:r>
          </w:p>
          <w:p w14:paraId="7F46787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líquido viscoso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transparente;</w:t>
            </w:r>
          </w:p>
          <w:p w14:paraId="4D87903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tubo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75g.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39C3EA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C1CAA1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2B6263F" w14:textId="6E3A7B1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0E61C53" w14:textId="6F2793E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A48EAC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CB923A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259A10F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074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289B64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Fita veda rosca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821FCB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veda rosca;</w:t>
            </w:r>
          </w:p>
          <w:p w14:paraId="6AE899D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teflon;</w:t>
            </w:r>
          </w:p>
          <w:p w14:paraId="786206F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10m x 12mm (comprimento x largura);</w:t>
            </w:r>
          </w:p>
          <w:p w14:paraId="63B257B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espessura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0,06 a 0,08mm;</w:t>
            </w:r>
          </w:p>
          <w:p w14:paraId="4BDB2E6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resistência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temperatura de -90º a 240º;</w:t>
            </w:r>
          </w:p>
          <w:p w14:paraId="328F8D4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conformidade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a norma ABNT NBR13124.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43A8DF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566437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F37A957" w14:textId="54923285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568386A" w14:textId="5C62190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E85E879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2A6313C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5FAAA7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075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C6948C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 trincha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E1AD09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trincha médio;</w:t>
            </w:r>
          </w:p>
          <w:p w14:paraId="05C01A5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2”;</w:t>
            </w:r>
          </w:p>
          <w:p w14:paraId="35BEBF3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chato;</w:t>
            </w:r>
          </w:p>
          <w:p w14:paraId="71BA6B6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filamentos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sintéticos;</w:t>
            </w:r>
          </w:p>
          <w:p w14:paraId="17B6769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cabo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anatômico.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A7327E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ECFC42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3A40AB2" w14:textId="07A905A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73B06EF" w14:textId="3A67E59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CE5A99B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234482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AC0734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076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41361B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Solvente líquido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6981A5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solvente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líquido;</w:t>
            </w:r>
          </w:p>
          <w:p w14:paraId="443787A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à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base de aguarrás;</w:t>
            </w:r>
          </w:p>
          <w:p w14:paraId="215BB18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900ml;</w:t>
            </w:r>
          </w:p>
          <w:p w14:paraId="55B5CFF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diluição de tintas, esmalte, óleo, vernizes, fundos para metais e complementos para madeira;</w:t>
            </w:r>
          </w:p>
          <w:p w14:paraId="3AF9489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conformidade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a norma ABNT NBR11702.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F15BA3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F962AC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EF3B063" w14:textId="7A4A189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5C2CAAA" w14:textId="3EE05C0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16B1F5A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1A894F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B66E8A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077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5F7EEE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Desengripante</w:t>
            </w:r>
            <w:proofErr w:type="spellEnd"/>
          </w:p>
          <w:p w14:paraId="0394588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D13FEC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desengripante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/lubrificante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33217DF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uso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doméstico;</w:t>
            </w:r>
          </w:p>
          <w:p w14:paraId="26EB5C8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aplicação em peças metálicas;</w:t>
            </w:r>
          </w:p>
          <w:p w14:paraId="2E4A80E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prevenção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contra ferrugem, corrosão, desgaste e atrito;</w:t>
            </w:r>
          </w:p>
          <w:p w14:paraId="7B4055D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aerosol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/</w:t>
            </w:r>
            <w:r w:rsidRPr="00283559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spray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E2AFCB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lata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300ml.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351E0E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72CFD3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3FA2F65" w14:textId="079DC1D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FF9136D" w14:textId="40364D0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01E8168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59EA91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2CAD38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078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A2247B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Cola instantânea multiuso (tipo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bonder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)</w:t>
            </w:r>
          </w:p>
          <w:p w14:paraId="40256D8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6E7A32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Instantânea multiuso;</w:t>
            </w:r>
          </w:p>
          <w:p w14:paraId="2F6B7B4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20g;</w:t>
            </w:r>
          </w:p>
          <w:p w14:paraId="4964C70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plástico, metal, porcelana, metal, madeira e borracha;</w:t>
            </w:r>
          </w:p>
          <w:p w14:paraId="3A3443E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cianocrilato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021D4E5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resistente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, seca e transparente;</w:t>
            </w:r>
          </w:p>
          <w:p w14:paraId="3952D7D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bico dosador.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73EF0D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4AAAAE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26BDD68" w14:textId="4A22AB2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F197EB2" w14:textId="7E360E5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1A4153C" w14:textId="77777777" w:rsidTr="00283559">
        <w:tc>
          <w:tcPr>
            <w:tcW w:w="426" w:type="dxa"/>
            <w:vMerge w:val="restart"/>
            <w:vAlign w:val="center"/>
          </w:tcPr>
          <w:p w14:paraId="7D573E3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11</w:t>
            </w:r>
          </w:p>
        </w:tc>
        <w:tc>
          <w:tcPr>
            <w:tcW w:w="562" w:type="dxa"/>
            <w:vAlign w:val="center"/>
          </w:tcPr>
          <w:p w14:paraId="16FB5A4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079</w:t>
            </w:r>
          </w:p>
        </w:tc>
        <w:tc>
          <w:tcPr>
            <w:tcW w:w="4252" w:type="dxa"/>
            <w:vAlign w:val="center"/>
          </w:tcPr>
          <w:p w14:paraId="43C2ADD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Apoio ergonômico p/ pés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E948B8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apoio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ergonômico para os pés;</w:t>
            </w:r>
          </w:p>
          <w:p w14:paraId="43B9227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regulagem de altura;</w:t>
            </w:r>
          </w:p>
          <w:p w14:paraId="306B1A9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inclinação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ajustável;</w:t>
            </w:r>
          </w:p>
          <w:p w14:paraId="17E744D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atendendo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 NR 17;</w:t>
            </w:r>
          </w:p>
          <w:p w14:paraId="1E495C0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preta;</w:t>
            </w:r>
          </w:p>
          <w:p w14:paraId="7F5C438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40 x 30 x 8,5cm (comprimento x largura x altura).</w:t>
            </w:r>
          </w:p>
        </w:tc>
        <w:tc>
          <w:tcPr>
            <w:tcW w:w="851" w:type="dxa"/>
            <w:vAlign w:val="center"/>
          </w:tcPr>
          <w:p w14:paraId="14CBAF7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65175F5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14:paraId="4CB26BA5" w14:textId="2F0DB52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3D87241" w14:textId="7AD1D32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4FD58BD" w14:textId="77777777" w:rsidTr="00283559">
        <w:tc>
          <w:tcPr>
            <w:tcW w:w="426" w:type="dxa"/>
            <w:vMerge/>
          </w:tcPr>
          <w:p w14:paraId="1ECF6EB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16D867F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080</w:t>
            </w:r>
          </w:p>
        </w:tc>
        <w:tc>
          <w:tcPr>
            <w:tcW w:w="4252" w:type="dxa"/>
            <w:vAlign w:val="center"/>
          </w:tcPr>
          <w:p w14:paraId="0719024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 arquivo morto papelão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579940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arquivo de papelão (modelo "A");</w:t>
            </w:r>
          </w:p>
          <w:p w14:paraId="0430541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170g/m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vertAlign w:val="superscript"/>
              </w:rPr>
              <w:t>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4D15D84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mínimas de 360 x 255 x 130mm;</w:t>
            </w:r>
          </w:p>
          <w:p w14:paraId="5A162BC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25 unidades.</w:t>
            </w:r>
          </w:p>
        </w:tc>
        <w:tc>
          <w:tcPr>
            <w:tcW w:w="851" w:type="dxa"/>
            <w:vAlign w:val="center"/>
          </w:tcPr>
          <w:p w14:paraId="7A13AD9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vAlign w:val="center"/>
          </w:tcPr>
          <w:p w14:paraId="5FF8958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14:paraId="5E8C9A08" w14:textId="3BEBE19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2FDFDC5" w14:textId="5E9FA45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49F9939" w14:textId="77777777" w:rsidTr="00283559">
        <w:tc>
          <w:tcPr>
            <w:tcW w:w="426" w:type="dxa"/>
            <w:vMerge/>
          </w:tcPr>
          <w:p w14:paraId="3642334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24B55AB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081</w:t>
            </w:r>
          </w:p>
        </w:tc>
        <w:tc>
          <w:tcPr>
            <w:tcW w:w="4252" w:type="dxa"/>
            <w:vAlign w:val="center"/>
          </w:tcPr>
          <w:p w14:paraId="5C6531D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 de arquivo morto plástica cinza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135AA0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plástica para arquivo morto em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polionda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72C956E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360 x 130 x 240mm;</w:t>
            </w:r>
          </w:p>
          <w:p w14:paraId="31173C1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cinza;</w:t>
            </w:r>
          </w:p>
          <w:p w14:paraId="6368773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armazenamento: pacotes com 10 unidades.</w:t>
            </w:r>
          </w:p>
        </w:tc>
        <w:tc>
          <w:tcPr>
            <w:tcW w:w="851" w:type="dxa"/>
            <w:vAlign w:val="center"/>
          </w:tcPr>
          <w:p w14:paraId="3AB2F8F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vAlign w:val="center"/>
          </w:tcPr>
          <w:p w14:paraId="7F06D10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438E18EA" w14:textId="633AA68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D5EB056" w14:textId="2D70779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F13DF97" w14:textId="77777777" w:rsidTr="00283559">
        <w:tc>
          <w:tcPr>
            <w:tcW w:w="426" w:type="dxa"/>
            <w:vMerge/>
          </w:tcPr>
          <w:p w14:paraId="29C6129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2EC3566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082</w:t>
            </w:r>
          </w:p>
        </w:tc>
        <w:tc>
          <w:tcPr>
            <w:tcW w:w="4252" w:type="dxa"/>
            <w:vAlign w:val="center"/>
          </w:tcPr>
          <w:p w14:paraId="16D6DF2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 de arquivo morto plástica verde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C3B88F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plástica para arquivo morto em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polionda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2301AB7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360 x 130 x 240mm;</w:t>
            </w:r>
          </w:p>
          <w:p w14:paraId="121AEDB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verde;</w:t>
            </w:r>
          </w:p>
          <w:p w14:paraId="490CD8BD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armazenamento: pacotes com 10 unidades.</w:t>
            </w:r>
          </w:p>
          <w:p w14:paraId="2E1F1D6A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080A52D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vAlign w:val="center"/>
          </w:tcPr>
          <w:p w14:paraId="0F19FAC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72B63586" w14:textId="5C12DA1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3304D57" w14:textId="4EA8E1D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8BC9719" w14:textId="77777777" w:rsidTr="00283559">
        <w:tc>
          <w:tcPr>
            <w:tcW w:w="426" w:type="dxa"/>
            <w:vMerge/>
          </w:tcPr>
          <w:p w14:paraId="38758DA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10C82BC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083</w:t>
            </w:r>
          </w:p>
        </w:tc>
        <w:tc>
          <w:tcPr>
            <w:tcW w:w="4252" w:type="dxa"/>
            <w:vAlign w:val="center"/>
          </w:tcPr>
          <w:p w14:paraId="6A44C25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 organizadora padrão camisa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AE07B4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organizadora em polipropileno;</w:t>
            </w:r>
          </w:p>
          <w:p w14:paraId="40E5BC9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40 x 28 x 7cm (comprimento x largura x altura);</w:t>
            </w:r>
          </w:p>
          <w:p w14:paraId="4881B5D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preta;</w:t>
            </w:r>
          </w:p>
          <w:p w14:paraId="332ACF8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tampa;</w:t>
            </w:r>
          </w:p>
          <w:p w14:paraId="0C684BA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pegador lateral;</w:t>
            </w:r>
          </w:p>
          <w:p w14:paraId="1E99D340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aproximada: 7l.</w:t>
            </w:r>
          </w:p>
          <w:p w14:paraId="182A344F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088CDD2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1F0CFCA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14:paraId="50458A8D" w14:textId="5A4475E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6E1350B" w14:textId="3FEC532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1F9AD40" w14:textId="77777777" w:rsidTr="00283559">
        <w:tc>
          <w:tcPr>
            <w:tcW w:w="426" w:type="dxa"/>
            <w:vMerge/>
          </w:tcPr>
          <w:p w14:paraId="55FD8B7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7ADB8DC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084</w:t>
            </w:r>
          </w:p>
        </w:tc>
        <w:tc>
          <w:tcPr>
            <w:tcW w:w="4252" w:type="dxa"/>
            <w:vAlign w:val="center"/>
          </w:tcPr>
          <w:p w14:paraId="53DBAED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 organizadora grande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DCF3EF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organizadora em polipropileno;</w:t>
            </w:r>
          </w:p>
          <w:p w14:paraId="02AEF01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42 x 31 x 20cm (comprimento x largura x altura);</w:t>
            </w:r>
          </w:p>
          <w:p w14:paraId="0C3E110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preta;</w:t>
            </w:r>
          </w:p>
          <w:p w14:paraId="441F1AF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tampa;</w:t>
            </w:r>
          </w:p>
          <w:p w14:paraId="785B8BF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pegador lateral;</w:t>
            </w:r>
          </w:p>
          <w:p w14:paraId="25D0BD6E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aproximada: 26,04l.</w:t>
            </w:r>
          </w:p>
          <w:p w14:paraId="6B16078E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198ECFF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16CC52E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14:paraId="37962A09" w14:textId="0F6CBDF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6D7703E" w14:textId="683F413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A9BA9A2" w14:textId="77777777" w:rsidTr="00283559">
        <w:tc>
          <w:tcPr>
            <w:tcW w:w="426" w:type="dxa"/>
            <w:vMerge w:val="restart"/>
            <w:shd w:val="clear" w:color="auto" w:fill="DDD9C3" w:themeFill="background2" w:themeFillShade="E6"/>
            <w:vAlign w:val="center"/>
          </w:tcPr>
          <w:p w14:paraId="427848F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12</w:t>
            </w: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B9407F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085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9027F9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esferográfica azul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FE4F30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esferográfica azul;</w:t>
            </w:r>
          </w:p>
          <w:p w14:paraId="5D4B6DF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esférica;</w:t>
            </w:r>
          </w:p>
          <w:p w14:paraId="31C584B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(parte externa) hexagonal poliestireno transparente;</w:t>
            </w:r>
          </w:p>
          <w:p w14:paraId="0180B22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orifício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passagem de ar na lateral ou na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topeteira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4140387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comprimento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sem tampa de no mínimo 140mm e no máximo 150mm;</w:t>
            </w:r>
          </w:p>
          <w:p w14:paraId="57C24DE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tampa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antiasfixiante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 cor azul;</w:t>
            </w:r>
          </w:p>
          <w:p w14:paraId="54343A3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clipe para fixação em bolso;</w:t>
            </w:r>
          </w:p>
          <w:p w14:paraId="72AB186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tubo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da carga transparente montado por encaixe;</w:t>
            </w:r>
          </w:p>
          <w:p w14:paraId="28D3933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à base de corantes orgânicos e solventes atóxicos na cor azul;</w:t>
            </w:r>
          </w:p>
          <w:p w14:paraId="57C270C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não retrátil em cobre ou latão;</w:t>
            </w:r>
          </w:p>
          <w:p w14:paraId="596D620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esfera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tungstênio de diâmetro 1mm;</w:t>
            </w:r>
          </w:p>
          <w:p w14:paraId="54576BC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escrita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sem falhas ou borrões;</w:t>
            </w:r>
          </w:p>
          <w:p w14:paraId="38CFAAE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conformidade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norma NBR 15236 (artigos escolares).</w:t>
            </w:r>
          </w:p>
          <w:p w14:paraId="11DD584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Referências: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Bic cristal, Faber Castell ou similar.</w:t>
            </w:r>
          </w:p>
          <w:p w14:paraId="16533E9F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Forma de armazenamento: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caixa com 50 unidades.</w:t>
            </w:r>
          </w:p>
          <w:p w14:paraId="7390AA9A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36DF3D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C3076F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A51B9BB" w14:textId="59C0A7C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C4EEB09" w14:textId="5DB65F8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4B9CA42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0C7A55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61DB27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086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7C549F9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esferográfica preta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57ABF8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esferográfica preta;</w:t>
            </w:r>
          </w:p>
          <w:p w14:paraId="6112013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esférica;</w:t>
            </w:r>
          </w:p>
          <w:p w14:paraId="0AC4B7A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(parte externa) hexagonal poliestireno transparente;</w:t>
            </w:r>
          </w:p>
          <w:p w14:paraId="37C5548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orifício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passagem de ar na lateral ou na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topeteira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2847E1D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comprimento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sem tampa de no mínimo 140mm e no máximo 150mm;</w:t>
            </w:r>
          </w:p>
          <w:p w14:paraId="68AF83B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tampa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antiasfixiante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 cor preta;</w:t>
            </w:r>
          </w:p>
          <w:p w14:paraId="305CED6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clipe para fixação em bolso;</w:t>
            </w:r>
          </w:p>
          <w:p w14:paraId="780D68A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tubo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da carga transparente montado por encaixe;</w:t>
            </w:r>
          </w:p>
          <w:p w14:paraId="3574CAC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à base de corantes orgânicos e solventes atóxicos na cor preta;</w:t>
            </w:r>
          </w:p>
          <w:p w14:paraId="5C92F9C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não retrátil em cobre ou latão;</w:t>
            </w:r>
          </w:p>
          <w:p w14:paraId="0D85DCF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esfera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tungstênio de diâmetro 1mm;</w:t>
            </w:r>
          </w:p>
          <w:p w14:paraId="637B42C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escrita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sem falhas ou borrões;</w:t>
            </w:r>
          </w:p>
          <w:p w14:paraId="0ABEA67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conformidade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norma NBR 15236 (artigos escolares).</w:t>
            </w:r>
          </w:p>
          <w:p w14:paraId="4F04DD9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Referências: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Bic cristal, Faber Castell ou similar.</w:t>
            </w:r>
          </w:p>
          <w:p w14:paraId="08B62388" w14:textId="0CE39E35" w:rsidR="004D1813" w:rsidRPr="00283559" w:rsidRDefault="00283559" w:rsidP="004D1813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Forma de armazenamento: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caixa com 50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4B9EA7C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097D16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B49B1F6" w14:textId="4EF0C76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53D1E21" w14:textId="387AC75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C40FDB3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690F98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2C188B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087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55A576D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esferográfica vermelha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7CD0B1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esferográfica vermelha;</w:t>
            </w:r>
          </w:p>
          <w:p w14:paraId="202E90C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esférica;</w:t>
            </w:r>
          </w:p>
          <w:p w14:paraId="3574D09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(parte externa) hexagonal poliestireno transparente;</w:t>
            </w:r>
          </w:p>
          <w:p w14:paraId="5D73612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orifício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passagem de ar na lateral ou na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topeteira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2E634B1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comprimento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sem tampa de no mínimo 140mm e no máximo 150mm;</w:t>
            </w:r>
          </w:p>
          <w:p w14:paraId="3244B27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tampa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antiasfixiante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 cor vermelha;</w:t>
            </w:r>
          </w:p>
          <w:p w14:paraId="107F0B1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clipe para fixação em bolso;</w:t>
            </w:r>
          </w:p>
          <w:p w14:paraId="74D87FD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tubo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da carga transparente montado por encaixe;</w:t>
            </w:r>
          </w:p>
          <w:p w14:paraId="30AD2DD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à base de corantes orgânicos e solventes atóxicos na cor vermelha;</w:t>
            </w:r>
          </w:p>
          <w:p w14:paraId="7EC3E5D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não retrátil em cobre ou latão;</w:t>
            </w:r>
          </w:p>
          <w:p w14:paraId="3C567D4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esfera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tungstênio de diâmetro 1mm;</w:t>
            </w:r>
          </w:p>
          <w:p w14:paraId="5D10913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escrita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sem falhas ou borrões;</w:t>
            </w:r>
          </w:p>
          <w:p w14:paraId="5F9FB9F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conformidade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norma NBR 15236 (artigos escolares).</w:t>
            </w:r>
          </w:p>
          <w:p w14:paraId="0DADB0B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Referências: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Bic cristal, Faber Castell ou similar.</w:t>
            </w:r>
          </w:p>
          <w:p w14:paraId="5B61259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Forma de armazenamento: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caixa com 50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C1A7FA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F9F7DF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4B10A6F" w14:textId="061F3D1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6EA0EA8" w14:textId="593ED2B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93CEDCE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4519E7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A39C87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088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5CBAF9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hidrográfica (conjunto 12 hidrocores)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21CA04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jogo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caneta hidrográfica;</w:t>
            </w:r>
          </w:p>
          <w:p w14:paraId="2F3CBA6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modelo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big/jumbo;</w:t>
            </w:r>
          </w:p>
          <w:p w14:paraId="47C6C9C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fabricado em resina termoplástica e com formato cilíndrico;</w:t>
            </w:r>
          </w:p>
          <w:p w14:paraId="30375CB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tampa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fabricada em resina termoplástica e com sistema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antiasfixiante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56EBA8C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cada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caneta deverá trazer a marca do fabricante gravada em seu corpo.</w:t>
            </w:r>
          </w:p>
          <w:p w14:paraId="29B68FC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Dimensões do corpo da caneta:</w:t>
            </w:r>
          </w:p>
          <w:p w14:paraId="5BB72CB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comprimento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mínimo de 130mm, contando de tampa à tampa (traseira - dianteira);</w:t>
            </w:r>
          </w:p>
          <w:p w14:paraId="1D3C789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diâmetro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mínimo de 14mm;</w:t>
            </w:r>
          </w:p>
          <w:p w14:paraId="33EB5DE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barra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interna/barra de carga de constituição uniforme;</w:t>
            </w:r>
          </w:p>
          <w:p w14:paraId="677F067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isenta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impurezas;</w:t>
            </w:r>
          </w:p>
          <w:p w14:paraId="0F28EED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pigmentação;</w:t>
            </w:r>
          </w:p>
          <w:p w14:paraId="306034A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maciez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75D0D67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alto poder de cobertura;</w:t>
            </w:r>
          </w:p>
          <w:p w14:paraId="67C161D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apresentação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cores vivas e densas;</w:t>
            </w:r>
          </w:p>
          <w:p w14:paraId="00D416D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deve ser atóxica e lavável;</w:t>
            </w:r>
          </w:p>
          <w:p w14:paraId="637D928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contendo 12 cores diferentes, sendo obrigatórias as cores preta, amarela, vermelha, marrom, dois tons de azuis e dois tons de verdes;</w:t>
            </w:r>
          </w:p>
          <w:p w14:paraId="636BC72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selo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aprovação INMETRO.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ED778F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Conjunto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5B4856B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132E912" w14:textId="7776B64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9241B6D" w14:textId="5A25819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0D7CACE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17BC89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4CA6B3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089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480A50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hidrográfica (conjunto 6 hidrocores)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647DB4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jogo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caneta hidrográfica;</w:t>
            </w:r>
          </w:p>
          <w:p w14:paraId="4DB4158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modelo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big/jumbo;</w:t>
            </w:r>
          </w:p>
          <w:p w14:paraId="10AB852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fabricado em resina termoplástica e com formato cilíndrico;</w:t>
            </w:r>
          </w:p>
          <w:p w14:paraId="1F1F4B0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tampa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fabricada em resina termoplástica e com sistema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antiasfixiante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0E8F52E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cada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caneta deverá trazer a marca do fabricante gravada em seu corpo.</w:t>
            </w:r>
          </w:p>
          <w:p w14:paraId="2B6BE9D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Dimensões do corpo da caneta:</w:t>
            </w:r>
          </w:p>
          <w:p w14:paraId="65F7B8D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comprimento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mínimo de 130mm, contando de tampa à tampa (traseira - dianteira);</w:t>
            </w:r>
          </w:p>
          <w:p w14:paraId="6B7B367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diâmetro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mínimo de 14mm;</w:t>
            </w:r>
          </w:p>
          <w:p w14:paraId="70E4968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barra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interna/barra de carga de constituição uniforme;</w:t>
            </w:r>
          </w:p>
          <w:p w14:paraId="0C70385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isenta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impurezas;</w:t>
            </w:r>
          </w:p>
          <w:p w14:paraId="482D9C4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pigmentação;</w:t>
            </w:r>
          </w:p>
          <w:p w14:paraId="18D1E8C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maciez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47DBD39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alto poder de cobertura;</w:t>
            </w:r>
          </w:p>
          <w:p w14:paraId="5752062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apresentação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cores vivas e densas;</w:t>
            </w:r>
          </w:p>
          <w:p w14:paraId="00C2D10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deve ser atóxica e lavável;</w:t>
            </w:r>
          </w:p>
          <w:p w14:paraId="4CD9984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contendo 6 cores diferentes, sendo obrigatórias as cores preta, amarela, vermelha, marrom, azul e verde;</w:t>
            </w:r>
          </w:p>
          <w:p w14:paraId="52B32E5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selo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aprovação INMETRO.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CDD88B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Conjunto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9D3D2D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E4C5892" w14:textId="203B9A5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1EECA68" w14:textId="6BE9DEB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897952B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18BFE3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52A3E1A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090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7415094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marca-texto amarela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610DBE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marca-texto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(salientadora);</w:t>
            </w:r>
          </w:p>
          <w:p w14:paraId="2FD200B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amarela;</w:t>
            </w:r>
          </w:p>
          <w:p w14:paraId="267262B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ponta de fibra chanfrada, para traços de 1mm a 4mm;</w:t>
            </w:r>
          </w:p>
          <w:p w14:paraId="0D41F87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fluorescente transparente;</w:t>
            </w:r>
          </w:p>
          <w:p w14:paraId="36E511D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que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 fixe sobre tinta esferográfica e hidrográfica, lápis, texto datilografado ou impresso;</w:t>
            </w:r>
          </w:p>
          <w:p w14:paraId="0CE9680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fabricação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nacional, não sendo aceitos produtos de procedência estrangeira embalados no país;</w:t>
            </w:r>
          </w:p>
          <w:p w14:paraId="11687690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caixa com 12 unidades.</w:t>
            </w:r>
          </w:p>
          <w:p w14:paraId="71498E7D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5E7100D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03B21D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78ECD43" w14:textId="299D89E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C656319" w14:textId="0611F04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95FB8FF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A42596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E6D9D6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091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E3BC34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marca-texto azul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5BFF66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marca-texto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(salientadora);</w:t>
            </w:r>
          </w:p>
          <w:p w14:paraId="305CA57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azul;</w:t>
            </w:r>
          </w:p>
          <w:p w14:paraId="6D4463C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ponta de fibra chanfrada, para traços de 1mm a 4mm;</w:t>
            </w:r>
          </w:p>
          <w:p w14:paraId="73B3AC5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fluorescente transparente;</w:t>
            </w:r>
          </w:p>
          <w:p w14:paraId="4EE68B1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que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 fixe sobre tinta esferográfica e hidrográfica, lápis, texto datilografado ou impresso;</w:t>
            </w:r>
          </w:p>
          <w:p w14:paraId="7D7318A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fabricação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nacional, não sendo aceitos produtos de procedência estrangeira embalados no país;</w:t>
            </w:r>
          </w:p>
          <w:p w14:paraId="60967033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caixa com 12 unidades.</w:t>
            </w:r>
          </w:p>
          <w:p w14:paraId="4386491D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C9C353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FB3341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8E1078F" w14:textId="1BBF10A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BEB9FD6" w14:textId="793C309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0E91DE7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848E9D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03F1FA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092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0AE98B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marca-texto laranja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524B9A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marca-texto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(salientadora);</w:t>
            </w:r>
          </w:p>
          <w:p w14:paraId="2CF254F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laranja;</w:t>
            </w:r>
          </w:p>
          <w:p w14:paraId="67B185B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ponta de fibra chanfrada, para traços de 1mm a 4mm;</w:t>
            </w:r>
          </w:p>
          <w:p w14:paraId="20642B2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fluorescente transparente;</w:t>
            </w:r>
          </w:p>
          <w:p w14:paraId="3DD8574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que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 fixe sobre tinta esferográfica e hidrográfica, lápis, texto datilografado ou impresso;</w:t>
            </w:r>
          </w:p>
          <w:p w14:paraId="2F9A008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fabricação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nacional, não sendo aceitos produtos de procedência estrangeira embalados no país;</w:t>
            </w:r>
          </w:p>
          <w:p w14:paraId="7769EBA4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caixa com 12 unidades.</w:t>
            </w:r>
          </w:p>
          <w:p w14:paraId="42136043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48CEA5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D06601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8A07E4A" w14:textId="0BEF561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0199801" w14:textId="15218F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AA5C0BD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A2D01F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BB0E21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093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BDDFD7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marca-texto rosa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E50D2A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marca-texto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(salientadora);</w:t>
            </w:r>
          </w:p>
          <w:p w14:paraId="5DAD70F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rosa;</w:t>
            </w:r>
          </w:p>
          <w:p w14:paraId="61D44F1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ponta de fibra chanfrada, para traços de 1mm a 4mm;</w:t>
            </w:r>
          </w:p>
          <w:p w14:paraId="28EBBDA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fluorescente transparente;</w:t>
            </w:r>
          </w:p>
          <w:p w14:paraId="76D7EA1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que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 fixe sobre tinta esferográfica e hidrográfica, lápis, texto datilografado ou impresso;</w:t>
            </w:r>
          </w:p>
          <w:p w14:paraId="543C4B3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fabricação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nacional, não sendo aceitos produtos de procedência estrangeira embalados no país;</w:t>
            </w:r>
          </w:p>
          <w:p w14:paraId="281DAB16" w14:textId="56F6467B" w:rsidR="004D1813" w:rsidRPr="004D1813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caixa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4E01B45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270ECF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13F7468" w14:textId="77C6DF1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A6187DB" w14:textId="4389841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9A32DD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3DFE6E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FA925D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094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571EB79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marca-texto verde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0755AE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caneta marca-texto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(salientadora);</w:t>
            </w:r>
          </w:p>
          <w:p w14:paraId="412CCA8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verde;</w:t>
            </w:r>
          </w:p>
          <w:p w14:paraId="6E624D8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ponta de fibra chanfrada, para traços de 1mm a 4mm;</w:t>
            </w:r>
          </w:p>
          <w:p w14:paraId="4C44D52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fluorescente transparente;</w:t>
            </w:r>
          </w:p>
          <w:p w14:paraId="07B26AD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que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 fixe sobre tinta esferográfica e hidrográfica, lápis, texto datilografado ou impresso;</w:t>
            </w:r>
          </w:p>
          <w:p w14:paraId="62B8EDD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fabricação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nacional, não sendo aceitos produtos de procedência estrangeira embalados no país;</w:t>
            </w:r>
          </w:p>
          <w:p w14:paraId="6B88BB4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caixa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7F59DC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4B3544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EB5186A" w14:textId="23693F5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4764E35" w14:textId="0D9D91F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E218ADB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422116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A02922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095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FACE38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 atômico azul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6A2000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atômico azul;</w:t>
            </w:r>
          </w:p>
          <w:p w14:paraId="4FE7A65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recarregável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04E45DD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à base de álcool;</w:t>
            </w:r>
          </w:p>
          <w:p w14:paraId="47F1214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chanfrada indeformável de feltro;</w:t>
            </w:r>
          </w:p>
          <w:p w14:paraId="08976E2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espessura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escrita 2mm, 4,5mm, 8mm;</w:t>
            </w:r>
          </w:p>
          <w:p w14:paraId="3469863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B4463C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9B3C83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113DAE9" w14:textId="17AE9E55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1C2180E" w14:textId="70F4A2B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ED3457E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7D8CF1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38EB0C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096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41FA37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 atômico preto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CCE234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atômico preto;</w:t>
            </w:r>
          </w:p>
          <w:p w14:paraId="1B2B627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recarregável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A6D074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à base de álcool;</w:t>
            </w:r>
          </w:p>
          <w:p w14:paraId="73BD3AC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chanfrada indeformável de feltro;</w:t>
            </w:r>
          </w:p>
          <w:p w14:paraId="3D840A0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espessura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escrita 2mm, 4,5mm, 8mm;</w:t>
            </w:r>
          </w:p>
          <w:p w14:paraId="0D80A70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1FAC4B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0C59139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0517EC5" w14:textId="20FCD42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1792026" w14:textId="741424D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2FEC43B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A1DDE0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6DA56C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097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713FF3A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 atômico verde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D72FB9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atômico verde;</w:t>
            </w:r>
          </w:p>
          <w:p w14:paraId="7F2B03C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recarregável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303C07E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à base de álcool;</w:t>
            </w:r>
          </w:p>
          <w:p w14:paraId="0A07643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chanfrada indeformável de feltro;</w:t>
            </w:r>
          </w:p>
          <w:p w14:paraId="589C2FC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espessura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escrita 2mm, 4,5mm, 8mm;</w:t>
            </w:r>
          </w:p>
          <w:p w14:paraId="7AE2B08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9C6744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D67F49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81EA65C" w14:textId="1E64D67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AE0F409" w14:textId="43D659C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C329217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2BABF6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614EE16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098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A2A5C0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 atômico vermelho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61A2F9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atômico vermelho;</w:t>
            </w:r>
          </w:p>
          <w:p w14:paraId="259FCD8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recarregável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7E9BA30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à base de álcool;</w:t>
            </w:r>
          </w:p>
          <w:p w14:paraId="33CB3E1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chanfrada indeformável de feltro;</w:t>
            </w:r>
          </w:p>
          <w:p w14:paraId="171977F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espessura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escrita 2mm, 4,5mm, 8mm;</w:t>
            </w:r>
          </w:p>
          <w:p w14:paraId="471CB58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A32327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2C61F3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5A999F0" w14:textId="1D850A7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683752A" w14:textId="113FAD2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9305D6F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4B1B614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46FFAB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099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6F15BF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 p/ quadro branco azul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46158A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marcador azul;</w:t>
            </w:r>
          </w:p>
          <w:p w14:paraId="55932E0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recarregável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0A58915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quadro branco;</w:t>
            </w:r>
          </w:p>
          <w:p w14:paraId="02CC7A3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redonda;</w:t>
            </w:r>
          </w:p>
          <w:p w14:paraId="79787D7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tinta versátil;</w:t>
            </w:r>
          </w:p>
          <w:p w14:paraId="1E7346D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18F955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C612DA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72153F5" w14:textId="13F06D8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49EBFCA" w14:textId="52E31E1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992AA0B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F7D35E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188C85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100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7797B2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 p/ quadro branco preto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A767C0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marcador preto;</w:t>
            </w:r>
          </w:p>
          <w:p w14:paraId="3E820CB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recarregável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1E2E83F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quadro branco;</w:t>
            </w:r>
          </w:p>
          <w:p w14:paraId="7989C9D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redonda;</w:t>
            </w:r>
          </w:p>
          <w:p w14:paraId="3611038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tinta versátil;</w:t>
            </w:r>
          </w:p>
          <w:p w14:paraId="6DFC7B8E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12 unidades.</w:t>
            </w:r>
          </w:p>
          <w:p w14:paraId="45C19515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9B099D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70983B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30E3A47" w14:textId="09A5864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3DE7DF4" w14:textId="6E063F8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53FC72B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A924ED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9E8A9E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101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DCB34E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 p/ quadro branco verde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7B8381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marcador verde;</w:t>
            </w:r>
          </w:p>
          <w:p w14:paraId="314B8A9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recarregável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3A1189D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quadro branco;</w:t>
            </w:r>
          </w:p>
          <w:p w14:paraId="4DE1F10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redonda;</w:t>
            </w:r>
          </w:p>
          <w:p w14:paraId="6FE8269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tinta versátil;</w:t>
            </w:r>
          </w:p>
          <w:p w14:paraId="1262CA15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12 unidades.</w:t>
            </w:r>
          </w:p>
          <w:p w14:paraId="381CECD5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D17CC8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50F086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CC12BD6" w14:textId="2E1DA6F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9BB65DE" w14:textId="00C022D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626353D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AC8AE7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5FD8D52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102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C762A8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 p/ quadro branco vermelho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C4A9CC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pincel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marcador vermelho;</w:t>
            </w:r>
          </w:p>
          <w:p w14:paraId="556DD51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recarregável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71958A6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quadro branco;</w:t>
            </w:r>
          </w:p>
          <w:p w14:paraId="10EAAB1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ponta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redonda;</w:t>
            </w:r>
          </w:p>
          <w:p w14:paraId="15B1808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tinta versátil;</w:t>
            </w:r>
          </w:p>
          <w:p w14:paraId="62058696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12 unidades.</w:t>
            </w:r>
          </w:p>
          <w:p w14:paraId="559C43E2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EF9288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79408D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5235B65" w14:textId="429B22A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8761C3C" w14:textId="660480A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F9A67F8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2D5405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2A12725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103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0B975E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Limpador p/ quadro branco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5ED1A4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limpador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quadro branco;</w:t>
            </w:r>
          </w:p>
          <w:p w14:paraId="7414E25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r w:rsidRPr="00283559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spray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03BFC5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não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tóxico;</w:t>
            </w:r>
          </w:p>
          <w:p w14:paraId="784BB20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uso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doméstico, escolar e escritório;</w:t>
            </w:r>
          </w:p>
          <w:p w14:paraId="0AF9810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60ml.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82037F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571037B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436C678" w14:textId="548D411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468B2A6" w14:textId="55C90AA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92BB33F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1934A8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A9E975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104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12112A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Grafite 0,5mm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CD5E73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grafite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lapiseira ponta 0,5mm;</w:t>
            </w:r>
          </w:p>
          <w:p w14:paraId="651467A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12 tubos, transparentes e de fácil manuseio;</w:t>
            </w:r>
          </w:p>
          <w:p w14:paraId="5AD8B17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6cm de comprimento;</w:t>
            </w:r>
          </w:p>
          <w:p w14:paraId="461C95C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caixa com 12 tubos (cada tubo com 12 pontas).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6AB244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5E9A932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B0CFCB6" w14:textId="4A07538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C47CA60" w14:textId="1CAB32A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CA5425A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C8840C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522A7B7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105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42CF8EA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Grafite 0,7mm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F9F566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grafite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lapiseira ponta 0,7mm;</w:t>
            </w:r>
          </w:p>
          <w:p w14:paraId="0EC2BC2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12 tubos, transparentes e de fácil manuseio;</w:t>
            </w:r>
          </w:p>
          <w:p w14:paraId="5FB9255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6cm de comprimento;</w:t>
            </w:r>
          </w:p>
          <w:p w14:paraId="5CDA808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caixa com 12 tubos (cada tubo com 12 pontas).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2623C1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DA8290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73BCABC" w14:textId="161BDD5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BDD8788" w14:textId="6EC376D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D5155EE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AEF374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628B50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106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2B5884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Lápis preto nº 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93A41F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lápis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grafite nº 2 preto;</w:t>
            </w:r>
          </w:p>
          <w:p w14:paraId="7B00AA3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madeira com esfera antiderrapante dureza HB sintético;</w:t>
            </w:r>
          </w:p>
          <w:p w14:paraId="638E0C5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mina de grafite em pó aglutinado com polímeros atóxicos e aditivos;</w:t>
            </w:r>
          </w:p>
          <w:p w14:paraId="5B7D41A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sextavado composto de polímeros atóxicos novos e reciclados;</w:t>
            </w:r>
          </w:p>
          <w:p w14:paraId="6F4C4C6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recobrimento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polimérico transparente que dá brilho ao lápis;</w:t>
            </w:r>
          </w:p>
          <w:p w14:paraId="5D1CEA9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gravação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pelo sistema de transferência térmica que identifica a marca e o tipo de produto;</w:t>
            </w:r>
          </w:p>
          <w:p w14:paraId="396123A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fabricado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pelo processo de extrusão termoplástica;</w:t>
            </w:r>
          </w:p>
          <w:p w14:paraId="5EA0EA3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comprimento em 175mm (variação de 1mm) e diâmetro da mina em 2,4mm (variação de 0,1mm);</w:t>
            </w:r>
          </w:p>
          <w:p w14:paraId="5E45730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borracha inclusa.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9581C2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43C695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CA22DC1" w14:textId="460681F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4C24EAE" w14:textId="5BB373E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61E9FB5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145A7AE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6E28E76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107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2420FD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Lapiseira 0,5mm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B66989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lapiseira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0,5mm;</w:t>
            </w:r>
          </w:p>
          <w:p w14:paraId="19F827B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ideal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desenhos, trabalhos e escrita em geral;</w:t>
            </w:r>
          </w:p>
          <w:p w14:paraId="6017F83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material metálico;</w:t>
            </w:r>
          </w:p>
          <w:p w14:paraId="129AF97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prendedor e ponteira de metal;</w:t>
            </w:r>
          </w:p>
          <w:p w14:paraId="5E60A0F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fornecimento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caixa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5D14C5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96ABD1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EE5BFA7" w14:textId="02B5694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EF63366" w14:textId="0E71E4D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3D1C68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FE1997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6CC8C18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108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CB5D97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Lapiseira 0,7mm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765BB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lapiseira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0,7mm;</w:t>
            </w:r>
          </w:p>
          <w:p w14:paraId="34D5DEC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ideal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desenhos, trabalhos e escrita em geral;</w:t>
            </w:r>
          </w:p>
          <w:p w14:paraId="0BD17A7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material metálico;</w:t>
            </w:r>
          </w:p>
          <w:p w14:paraId="7E54548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prendedor e ponteira de metal;</w:t>
            </w:r>
          </w:p>
          <w:p w14:paraId="043C112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fornecimento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caixa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29252D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2809D7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B255072" w14:textId="0495972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18C0612" w14:textId="4265055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900DDA0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11B997F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807825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109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731F685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Apontador de metal p/ lápis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6F2C8A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apontador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lápis;</w:t>
            </w:r>
          </w:p>
          <w:p w14:paraId="7B0913B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metálico;</w:t>
            </w:r>
          </w:p>
          <w:p w14:paraId="2646849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lâmina de aço;</w:t>
            </w:r>
          </w:p>
          <w:p w14:paraId="7A5A3DC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2,5 x 1,5 x 1,5cm;</w:t>
            </w:r>
          </w:p>
          <w:p w14:paraId="73018EE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depósito;</w:t>
            </w:r>
          </w:p>
          <w:p w14:paraId="1DD32A9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- 1 furo;</w:t>
            </w:r>
          </w:p>
          <w:p w14:paraId="4915255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24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367937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792217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C1B94A5" w14:textId="79D36C8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9226EC9" w14:textId="388AB06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0A28626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21431D5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26C960C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110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691B74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Borracha branca c/ proteção plástica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F30557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borracha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plástica;</w:t>
            </w:r>
          </w:p>
          <w:p w14:paraId="2C4A8A3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42A4783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cinta plástica protetora;</w:t>
            </w:r>
          </w:p>
          <w:p w14:paraId="3AA44D2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4,2 x 2,1 x 1,1cm;</w:t>
            </w:r>
          </w:p>
          <w:p w14:paraId="4C30274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24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F3E1FA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D515E4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5999E94" w14:textId="3EF7A04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1659219" w14:textId="3B9E121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CC75A11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6013B1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843DE2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111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5EAE7C5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Régua 30cm</w:t>
            </w:r>
          </w:p>
          <w:p w14:paraId="66E537A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295BD6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régua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plástica;</w:t>
            </w:r>
          </w:p>
          <w:p w14:paraId="459075F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poliestireno;</w:t>
            </w:r>
          </w:p>
          <w:p w14:paraId="520AFC4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transparente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0A7DBF7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modelo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padrão;</w:t>
            </w:r>
          </w:p>
          <w:p w14:paraId="3CA22669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30cm.</w:t>
            </w:r>
          </w:p>
          <w:p w14:paraId="1527C3A7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72757E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0B63268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5C925E9" w14:textId="3CCD5AC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0C04FEF" w14:textId="3A280E4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E1516DB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76D71AA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525BE9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112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40DD64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Prancheta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1E1AAA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prancheta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acrílico;</w:t>
            </w:r>
          </w:p>
          <w:p w14:paraId="695C61C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ofício;</w:t>
            </w:r>
          </w:p>
          <w:p w14:paraId="181F96A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fumê;</w:t>
            </w:r>
          </w:p>
          <w:p w14:paraId="0EE2BD6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prendedor niquelado.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4CC06A0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0CB0103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96A017D" w14:textId="2D1F5B1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2C80282" w14:textId="2DB8E6E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884C477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A1AC36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FC6F2D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113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E5F640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Cola branca líquida 40g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C8CF0F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polivinil acetato-PVA;</w:t>
            </w:r>
          </w:p>
          <w:p w14:paraId="6604920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586260F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aplicação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papel, cortiça e material poroso;</w:t>
            </w:r>
          </w:p>
          <w:p w14:paraId="512EE8C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tubo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 40g;</w:t>
            </w:r>
          </w:p>
          <w:p w14:paraId="0FA5F11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bico aplicador;</w:t>
            </w:r>
          </w:p>
          <w:p w14:paraId="6C1ED96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atóxica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7687C47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lavável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51883CE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12 unidades;</w:t>
            </w:r>
          </w:p>
          <w:p w14:paraId="72945A2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fabricação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nacional.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A2D431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574462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8B48D8E" w14:textId="26F6EF1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1A74167" w14:textId="297E0FD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54ACDA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7871DDF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35D840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114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759DFF9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Cola em bastão grande 40g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9632CE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bastão grande;</w:t>
            </w:r>
          </w:p>
          <w:p w14:paraId="7CBE8D3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tampa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hermética;</w:t>
            </w:r>
          </w:p>
          <w:p w14:paraId="353CFF2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atóxica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00164D2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base de PVA;</w:t>
            </w:r>
          </w:p>
          <w:p w14:paraId="729B531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tipo bastão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4BCEBB5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transmitância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transparente;</w:t>
            </w:r>
          </w:p>
          <w:p w14:paraId="54F521E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tamanho/peso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40g;</w:t>
            </w:r>
          </w:p>
          <w:p w14:paraId="5B22E1C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1 ano a partir da data de aquisição;</w:t>
            </w:r>
          </w:p>
          <w:p w14:paraId="643C6BF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aplicação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colagem de papel e cartolina;</w:t>
            </w:r>
          </w:p>
          <w:p w14:paraId="7D074A1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12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9D7C10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515A95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B0E99D1" w14:textId="6A3F9F8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A2FC2A4" w14:textId="64329D9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6C7E6A1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1BFF20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BB4F47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115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81492F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Corretivo líquido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855FA1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corretivo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líquido à base de água;</w:t>
            </w:r>
          </w:p>
          <w:p w14:paraId="5569578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não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tóxico;</w:t>
            </w:r>
          </w:p>
          <w:p w14:paraId="455058F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odor;</w:t>
            </w:r>
          </w:p>
          <w:p w14:paraId="3672FEE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18ml;</w:t>
            </w:r>
          </w:p>
          <w:p w14:paraId="31F8CDB0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selo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segurança do INMETRO. </w:t>
            </w:r>
          </w:p>
          <w:p w14:paraId="74A9128B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53719C1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87E80F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8255BD1" w14:textId="25D8954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C403898" w14:textId="04D4BF0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C3105A7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DE765F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13E6B8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116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52B0BF0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Caderno 96 folhas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19CB82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caderno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costurado;</w:t>
            </w:r>
          </w:p>
          <w:p w14:paraId="54524C5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dura;</w:t>
            </w:r>
          </w:p>
          <w:p w14:paraId="7448B0E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qualidade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material capa e contracapa de papelão 720g/m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vertAlign w:val="superscript"/>
              </w:rPr>
              <w:t>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 papel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couché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115g/m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vertAlign w:val="superscript"/>
              </w:rPr>
              <w:t>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23B85AD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estampas, frases ou desenhos;</w:t>
            </w:r>
          </w:p>
          <w:p w14:paraId="72812BB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- 96 folhas;</w:t>
            </w:r>
          </w:p>
          <w:p w14:paraId="6075F36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miolo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pautado;</w:t>
            </w:r>
          </w:p>
          <w:p w14:paraId="28068E3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folhas internas de papel offset 56g/m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vertAlign w:val="superscript"/>
              </w:rPr>
              <w:t>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0F0FED15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140 x 200mm.</w:t>
            </w:r>
          </w:p>
          <w:p w14:paraId="1E8A430D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6C5A29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06FA3FC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96CE053" w14:textId="00E483D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0E6AABD" w14:textId="70B1AEE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7D9D566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FB2AE3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64D21F9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117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C12B2C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Caderno c/ espiral 96 folhas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4607A3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caderno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universitário com espiral;</w:t>
            </w:r>
          </w:p>
          <w:p w14:paraId="243D839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dura;</w:t>
            </w:r>
          </w:p>
          <w:p w14:paraId="66EE42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qualidade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material capa e contracapa de papelão 720g/m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vertAlign w:val="superscript"/>
              </w:rPr>
              <w:t>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 papel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couché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115g/m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vertAlign w:val="superscript"/>
              </w:rPr>
              <w:t>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5D78F72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estampas, frases ou desenhos;</w:t>
            </w:r>
          </w:p>
          <w:p w14:paraId="04AE227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- 96 folhas;</w:t>
            </w:r>
          </w:p>
          <w:p w14:paraId="276C981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miolo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pautado;</w:t>
            </w:r>
          </w:p>
          <w:p w14:paraId="0C130C3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folhas internas de papel offset 56g/m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vertAlign w:val="superscript"/>
              </w:rPr>
              <w:t>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2CA488FF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272 x 200mm.</w:t>
            </w:r>
          </w:p>
          <w:p w14:paraId="51C932E3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7ECA4BF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1D073C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4F5A23C" w14:textId="59A292E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E5D9995" w14:textId="6B8FF70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ED21D4F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2ADC960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6B745A9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118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F9B4435" w14:textId="77777777" w:rsidR="004D1813" w:rsidRDefault="004D1813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  <w:p w14:paraId="69C34636" w14:textId="775C00E5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Post-it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grande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369883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post-it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(bloco) de recados autoadesivos;</w:t>
            </w:r>
          </w:p>
          <w:p w14:paraId="029B96D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blocos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10 x 7,5cm;</w:t>
            </w:r>
          </w:p>
          <w:p w14:paraId="25F5E543" w14:textId="22947834" w:rsidR="004D1813" w:rsidRPr="004D1813" w:rsidRDefault="00283559" w:rsidP="004D1813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recicláveis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5AD0FF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5B49E5B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CFEBB21" w14:textId="4CEB039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35DC16D" w14:textId="0D04FEB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CCAFD7A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2DBB27B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FEF139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119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11CF2A4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Post-it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pequeno pacote c/ 4 blocos coloridos</w:t>
            </w:r>
          </w:p>
          <w:p w14:paraId="53949B1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70F746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post-it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(bloco) de recados autoadesivos;</w:t>
            </w:r>
          </w:p>
          <w:p w14:paraId="76F1C7E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blocos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5 x 3,8cm;</w:t>
            </w:r>
          </w:p>
          <w:p w14:paraId="348F722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4 blocos;</w:t>
            </w:r>
          </w:p>
          <w:p w14:paraId="7E1B8F6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coloridos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. 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2BDE043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F548FA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A17795E" w14:textId="6EF64C7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197EF7B" w14:textId="13AD9D3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3041E11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726B093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0F4D38E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120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208DD3E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Fita tape</w:t>
            </w:r>
          </w:p>
          <w:p w14:paraId="7C07562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Descrição completa:</w:t>
            </w:r>
          </w:p>
          <w:p w14:paraId="40800A9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reparos provisórios, fixações diversas e manutenções de forma rápida;</w:t>
            </w:r>
          </w:p>
          <w:p w14:paraId="0B229A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alta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adesão;</w:t>
            </w:r>
          </w:p>
          <w:p w14:paraId="498CCB1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resistente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à água;</w:t>
            </w:r>
          </w:p>
          <w:p w14:paraId="395898A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facilidade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cortar com as mãos;</w:t>
            </w:r>
          </w:p>
          <w:p w14:paraId="16E55AA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utilizada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ambiente internos e externos;</w:t>
            </w:r>
          </w:p>
          <w:p w14:paraId="77D432B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45mm x 25m;</w:t>
            </w:r>
          </w:p>
          <w:p w14:paraId="22AA026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prata.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5C4079A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3087E3E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83E9511" w14:textId="79E148E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3E994F4" w14:textId="0674E07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6136340" w14:textId="77777777" w:rsidTr="00283559">
        <w:tc>
          <w:tcPr>
            <w:tcW w:w="426" w:type="dxa"/>
            <w:vMerge w:val="restart"/>
            <w:vAlign w:val="center"/>
          </w:tcPr>
          <w:p w14:paraId="000272A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13</w:t>
            </w:r>
          </w:p>
        </w:tc>
        <w:tc>
          <w:tcPr>
            <w:tcW w:w="562" w:type="dxa"/>
            <w:vAlign w:val="center"/>
          </w:tcPr>
          <w:p w14:paraId="78F6447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121</w:t>
            </w:r>
          </w:p>
        </w:tc>
        <w:tc>
          <w:tcPr>
            <w:tcW w:w="4252" w:type="dxa"/>
            <w:vAlign w:val="center"/>
          </w:tcPr>
          <w:p w14:paraId="1AAD7F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Porta lápis/clips/lembrete</w:t>
            </w:r>
          </w:p>
          <w:p w14:paraId="0CFFF82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2DF0C8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porta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trecos em metal ou plástico com 3 ou 4 compartimentos;</w:t>
            </w:r>
          </w:p>
          <w:p w14:paraId="51EFE77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10 x 20 x 10cm (altura x largura x profundidade).</w:t>
            </w:r>
          </w:p>
        </w:tc>
        <w:tc>
          <w:tcPr>
            <w:tcW w:w="851" w:type="dxa"/>
            <w:vAlign w:val="center"/>
          </w:tcPr>
          <w:p w14:paraId="4D1F6CD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499F6C3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14:paraId="04075A58" w14:textId="52B78D2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92185B6" w14:textId="4CD3B90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1E2015E" w14:textId="77777777" w:rsidTr="00283559">
        <w:tc>
          <w:tcPr>
            <w:tcW w:w="426" w:type="dxa"/>
            <w:vMerge/>
          </w:tcPr>
          <w:p w14:paraId="30D3305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30F26C3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122</w:t>
            </w:r>
          </w:p>
        </w:tc>
        <w:tc>
          <w:tcPr>
            <w:tcW w:w="4252" w:type="dxa"/>
            <w:vAlign w:val="center"/>
          </w:tcPr>
          <w:p w14:paraId="5F2F834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Display acrílico cristal A4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CCC253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quadro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aviso frontal;</w:t>
            </w:r>
          </w:p>
          <w:p w14:paraId="7EBB9FF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A4;</w:t>
            </w:r>
          </w:p>
          <w:p w14:paraId="7EF3C3E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frente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única;</w:t>
            </w:r>
          </w:p>
          <w:p w14:paraId="68AF6FB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abertura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superior tipo “meia lua”;</w:t>
            </w:r>
          </w:p>
          <w:p w14:paraId="2D5E015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31 x 23cm (altura x largura);</w:t>
            </w:r>
          </w:p>
          <w:p w14:paraId="0A657CF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espessura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0,03cm;</w:t>
            </w:r>
          </w:p>
          <w:p w14:paraId="7277987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fabricado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poliestireno;</w:t>
            </w:r>
          </w:p>
          <w:p w14:paraId="712223A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alta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visibilidade e resistência;</w:t>
            </w:r>
          </w:p>
          <w:p w14:paraId="45BE2CC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cristal;</w:t>
            </w:r>
          </w:p>
          <w:p w14:paraId="2BC9E02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deve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acompanhar fita dupla face para colar;</w:t>
            </w:r>
          </w:p>
          <w:p w14:paraId="4EA05D1E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marca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referência: WALEU.</w:t>
            </w:r>
          </w:p>
          <w:p w14:paraId="7AA85782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45C1A0A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303D3CD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14:paraId="385344CB" w14:textId="66AE0D8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D82E6ED" w14:textId="716F0BA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683DA7B" w14:textId="77777777" w:rsidTr="00283559">
        <w:tc>
          <w:tcPr>
            <w:tcW w:w="426" w:type="dxa"/>
            <w:vMerge/>
          </w:tcPr>
          <w:p w14:paraId="665B42F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562428E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123</w:t>
            </w:r>
          </w:p>
        </w:tc>
        <w:tc>
          <w:tcPr>
            <w:tcW w:w="4252" w:type="dxa"/>
            <w:vAlign w:val="center"/>
          </w:tcPr>
          <w:p w14:paraId="44425B2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Display acrílico p/ cartões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0B0695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display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mesa acrílico;</w:t>
            </w:r>
          </w:p>
          <w:p w14:paraId="4AC738C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9 x 6cm (largura x altura);</w:t>
            </w:r>
          </w:p>
          <w:p w14:paraId="47DB00C7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cartões de visita. </w:t>
            </w:r>
          </w:p>
          <w:p w14:paraId="57DB01C3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257B0D7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7CC05EA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14:paraId="7AFB1C81" w14:textId="3E497BB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E816EC9" w14:textId="4C1FD18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0659E51" w14:textId="77777777" w:rsidTr="00283559">
        <w:tc>
          <w:tcPr>
            <w:tcW w:w="426" w:type="dxa"/>
            <w:vMerge/>
          </w:tcPr>
          <w:p w14:paraId="5B6162C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4217015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124</w:t>
            </w:r>
          </w:p>
        </w:tc>
        <w:tc>
          <w:tcPr>
            <w:tcW w:w="4252" w:type="dxa"/>
            <w:vAlign w:val="center"/>
          </w:tcPr>
          <w:p w14:paraId="079B8EC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Porta folheto em acrílico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5BFFFF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display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horizontal (formato paisagem) em material acrílico;</w:t>
            </w:r>
          </w:p>
          <w:p w14:paraId="61CA901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peça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colada com bordas de 1cm de largura em acrílico;</w:t>
            </w:r>
          </w:p>
          <w:p w14:paraId="3307F1D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cristal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2mm;</w:t>
            </w:r>
          </w:p>
          <w:p w14:paraId="52D6AE1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não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embolora;</w:t>
            </w:r>
          </w:p>
          <w:p w14:paraId="10E2478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não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amarela com o tempo;</w:t>
            </w:r>
          </w:p>
          <w:p w14:paraId="53DFF53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acrílico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cortado a laser;</w:t>
            </w:r>
          </w:p>
          <w:p w14:paraId="51CE342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30 x 22cm (largura x altura);</w:t>
            </w:r>
          </w:p>
          <w:p w14:paraId="6EB30CA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paisagem;</w:t>
            </w:r>
          </w:p>
          <w:p w14:paraId="1F99E362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A4.</w:t>
            </w:r>
          </w:p>
          <w:p w14:paraId="65F9A973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6B1F55D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2C2CEAD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14:paraId="523A8DA1" w14:textId="241AD6A5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B582A90" w14:textId="7BB5EE3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7C67AEA5" w14:textId="77777777" w:rsidTr="00283559">
        <w:tc>
          <w:tcPr>
            <w:tcW w:w="426" w:type="dxa"/>
            <w:vMerge w:val="restart"/>
            <w:shd w:val="clear" w:color="auto" w:fill="DDD9C3" w:themeFill="background2" w:themeFillShade="E6"/>
            <w:vAlign w:val="center"/>
          </w:tcPr>
          <w:p w14:paraId="057778A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14</w:t>
            </w: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535B348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125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CFA941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 A4 sustentável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41095B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resma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papel sulfite sustentável;</w:t>
            </w:r>
          </w:p>
          <w:p w14:paraId="6B4C797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alcalino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FDC272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A4;</w:t>
            </w:r>
          </w:p>
          <w:p w14:paraId="6BD74FC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75g/m²;</w:t>
            </w:r>
          </w:p>
          <w:p w14:paraId="3E1D215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297 x 210mm;</w:t>
            </w:r>
          </w:p>
          <w:p w14:paraId="7E951DE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500 folhas (resma);</w:t>
            </w:r>
          </w:p>
          <w:p w14:paraId="39A85D0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selo CERFLOR ou FSC ou outra certificação florestal reconhecida;</w:t>
            </w:r>
          </w:p>
          <w:p w14:paraId="67E55358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uso em impressora laser e jato de tinta. </w:t>
            </w:r>
          </w:p>
          <w:p w14:paraId="0B061EE1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D2C182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FA6663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DACC0C6" w14:textId="34A94B4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76C2F84" w14:textId="0D81EEA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8C3B2C6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0A3EC0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BA2743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126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4251AAF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Papel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contact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217992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contact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E5BFA9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transparente;</w:t>
            </w:r>
          </w:p>
          <w:p w14:paraId="59AA136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laminado de PVC;</w:t>
            </w:r>
          </w:p>
          <w:p w14:paraId="6CB7437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0,45 x 25m;</w:t>
            </w:r>
          </w:p>
          <w:p w14:paraId="4DA3048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escala em centímetros;</w:t>
            </w:r>
          </w:p>
          <w:p w14:paraId="01F20ED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original do fabricante.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CF174D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061BB99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0AAAD57" w14:textId="5DB9229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EC8CF40" w14:textId="4CAD81F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4779EAA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6AE3EA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5A7708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127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4393CFC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Rolo de papel pardo médio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8976AC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rolo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papel pardo;</w:t>
            </w:r>
          </w:p>
          <w:p w14:paraId="03E8FBF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kraft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natural;</w:t>
            </w:r>
          </w:p>
          <w:p w14:paraId="1C16DCC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do papel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kraft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80g/m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vertAlign w:val="superscript"/>
              </w:rPr>
              <w:t>2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3420213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interna parda;</w:t>
            </w:r>
          </w:p>
          <w:p w14:paraId="4FA74F4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externa parda;</w:t>
            </w:r>
          </w:p>
          <w:p w14:paraId="6098A91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fabricado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 partir de misturas de fibras de celulose curtas e longas ideal para embalar ou forrar objetos com alta segurança;</w:t>
            </w:r>
          </w:p>
          <w:p w14:paraId="5B9B927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fibra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longa 100% resistente;</w:t>
            </w:r>
          </w:p>
          <w:p w14:paraId="7A4F11D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ideal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pacotes que exigem uma maior tensão, além de forrações:</w:t>
            </w:r>
          </w:p>
          <w:p w14:paraId="466CFFF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150m x 15cm x 60cm (comprimento x diâmetro x altura).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065091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F1AFA8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90A8700" w14:textId="22706E6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3EA0967" w14:textId="375FBFE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E138E53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C0ECF5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2F348EC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128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E552F4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Bloco flip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chart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5043E6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bloco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sem pauta;</w:t>
            </w:r>
          </w:p>
          <w:p w14:paraId="3EDA5C9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- 63g;</w:t>
            </w:r>
          </w:p>
          <w:p w14:paraId="5A1FEE9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50 folhas;</w:t>
            </w:r>
          </w:p>
          <w:p w14:paraId="161104D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25F3EB8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aproximado: 62 x 86cm.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273459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0B42BC4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A3DCFA1" w14:textId="4E48D2D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5053132D" w14:textId="6F515B8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4651C15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6F47CBF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069677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129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56B3809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 couchê A3 170g/m²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3F58454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couchê;</w:t>
            </w:r>
          </w:p>
          <w:p w14:paraId="3867296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A3;</w:t>
            </w:r>
          </w:p>
          <w:p w14:paraId="68AD635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42 x 29,7cm;</w:t>
            </w:r>
          </w:p>
          <w:p w14:paraId="5EC8B62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170g;</w:t>
            </w:r>
          </w:p>
          <w:p w14:paraId="5501D7A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fosco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42BC074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15B552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7DF69D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0EBB29F" w14:textId="5ACE59E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D30637A" w14:textId="1F3131B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659D481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25F3268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C19B4C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130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139F95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 offset A3 180g/m²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281E27A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offset;</w:t>
            </w:r>
          </w:p>
          <w:p w14:paraId="27E36D3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A3;</w:t>
            </w:r>
          </w:p>
          <w:p w14:paraId="5AE088A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180g;</w:t>
            </w:r>
          </w:p>
          <w:p w14:paraId="72E7C91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42 x 29,7cm;</w:t>
            </w:r>
          </w:p>
          <w:p w14:paraId="411B86E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4689C53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E60B79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F70BE94" w14:textId="395ACE4D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34C049D" w14:textId="3D4E2ED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CE4DCD1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F3A07B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3045FF4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131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085FD2F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 offset A3 240g/m²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F2D04B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offset;</w:t>
            </w:r>
          </w:p>
          <w:p w14:paraId="5D1B39D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A3;</w:t>
            </w:r>
          </w:p>
          <w:p w14:paraId="7887115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240g;</w:t>
            </w:r>
          </w:p>
          <w:p w14:paraId="70B1632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42 x 29,7cm;</w:t>
            </w:r>
          </w:p>
          <w:p w14:paraId="6036286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BD4C77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5CF41B3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BC596E7" w14:textId="6BA9375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63AE80D" w14:textId="7B68191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923A94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12F80A3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50AC434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132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7B9E0B8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 offset A4 240g/m²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92E1DB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papel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offset;</w:t>
            </w:r>
          </w:p>
          <w:p w14:paraId="79374BF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A4;</w:t>
            </w:r>
          </w:p>
          <w:p w14:paraId="596B775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240g;</w:t>
            </w:r>
          </w:p>
          <w:p w14:paraId="0ACE084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21 x 29,7cm;</w:t>
            </w:r>
          </w:p>
          <w:p w14:paraId="1D1FF35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3B627C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E22028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9C8803D" w14:textId="55BCD68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BEC73D0" w14:textId="6397748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DBE54F4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382139B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6DB1160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133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DA6C28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Envelope carta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1810FC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envelope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ofício Carta;</w:t>
            </w:r>
          </w:p>
          <w:p w14:paraId="0F48211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114 x 229mm;</w:t>
            </w:r>
          </w:p>
          <w:p w14:paraId="5D2B0FC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75g;</w:t>
            </w:r>
          </w:p>
          <w:p w14:paraId="58083E1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branca;</w:t>
            </w:r>
          </w:p>
          <w:p w14:paraId="4F44116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janela;</w:t>
            </w:r>
          </w:p>
          <w:p w14:paraId="015BF2E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armazenamento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pacote com 1.000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0FCF065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1433F2E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7FA6EF2" w14:textId="487DDAD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D7F0A63" w14:textId="445E2B8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58A91CF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29CDD81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58E73D0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134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A1CED2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Envelope branco tamanho A4 (ofício)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2C24F6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envelope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ofício em papel offset branco;</w:t>
            </w:r>
          </w:p>
          <w:p w14:paraId="736BF2C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229 x 324mm;</w:t>
            </w:r>
          </w:p>
          <w:p w14:paraId="0F4DEBD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90g;</w:t>
            </w:r>
          </w:p>
          <w:p w14:paraId="3B5DEB1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liso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1D1032C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pacote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250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E9A2AD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2B6A2DB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3693E9E" w14:textId="1F4265D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7940B84" w14:textId="6BB95EC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9F966AA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5008774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6FD4F12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135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57334F0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Envelope pardo tamanho 34x24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66AFFA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envelope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material papel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kraft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31DD9FA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80g;</w:t>
            </w:r>
          </w:p>
          <w:p w14:paraId="1E428D2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tipo saco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comum;</w:t>
            </w:r>
          </w:p>
          <w:p w14:paraId="7A2EEA6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34 x 24cm (comprimento x largura);</w:t>
            </w:r>
          </w:p>
          <w:p w14:paraId="74E4A48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parda;</w:t>
            </w:r>
          </w:p>
          <w:p w14:paraId="0288A0C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250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CBC340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7B23C30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5FD09DB" w14:textId="5149D83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76FE036" w14:textId="41766FC8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E822D1A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FE442B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42E0B18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136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4107B80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Envelope pardo tamanho A3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02C980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envelope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A3;</w:t>
            </w:r>
          </w:p>
          <w:p w14:paraId="29D1EF9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papel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kraft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75E0FE3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gramatura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80g;</w:t>
            </w:r>
          </w:p>
          <w:p w14:paraId="5384A08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31 x 41cm (largura x comprimento);</w:t>
            </w:r>
          </w:p>
          <w:p w14:paraId="221019B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parda;</w:t>
            </w:r>
          </w:p>
          <w:p w14:paraId="5EB748D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caixa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100 unidades.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68749F4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5D0EB21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7D40E81" w14:textId="18F8EAD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D3D2A07" w14:textId="77AB23F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EDEF913" w14:textId="77777777" w:rsidTr="00283559"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309212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</w:t>
            </w:r>
          </w:p>
        </w:tc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048AB0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137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5ED5322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Fita adesiva amarela p/ sinalização</w:t>
            </w:r>
          </w:p>
          <w:p w14:paraId="33F21ED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A96170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fita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adesiva para demarcação de solo e sinalização de alerta;</w:t>
            </w:r>
          </w:p>
          <w:p w14:paraId="1AFEBAE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preta e amarela;</w:t>
            </w:r>
          </w:p>
          <w:p w14:paraId="39558C8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formato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das cores: em diagonal e zebrada;</w:t>
            </w:r>
          </w:p>
          <w:p w14:paraId="21FC277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composto de PVC e adesivo acrílico de alta resistência;</w:t>
            </w:r>
          </w:p>
          <w:p w14:paraId="61833B6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medidas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48mm x 30m.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D4A5EF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92A855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F4A80B8" w14:textId="2056BFD5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839076E" w14:textId="7B90CD64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475464CD" w14:textId="77777777" w:rsidTr="00283559">
        <w:tc>
          <w:tcPr>
            <w:tcW w:w="426" w:type="dxa"/>
            <w:vMerge w:val="restart"/>
            <w:vAlign w:val="center"/>
          </w:tcPr>
          <w:p w14:paraId="7B06403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15</w:t>
            </w:r>
          </w:p>
        </w:tc>
        <w:tc>
          <w:tcPr>
            <w:tcW w:w="562" w:type="dxa"/>
            <w:vAlign w:val="center"/>
          </w:tcPr>
          <w:p w14:paraId="39DB6B8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138</w:t>
            </w:r>
          </w:p>
        </w:tc>
        <w:tc>
          <w:tcPr>
            <w:tcW w:w="4252" w:type="dxa"/>
            <w:vAlign w:val="center"/>
          </w:tcPr>
          <w:p w14:paraId="31BA091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Pilha AA recarregável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8FC984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pilha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AA;</w:t>
            </w:r>
          </w:p>
          <w:p w14:paraId="1D6A56C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recarregável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138FBD4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mínimo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2500mAh;</w:t>
            </w:r>
          </w:p>
          <w:p w14:paraId="0C5C197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blister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4 pilhas;</w:t>
            </w:r>
          </w:p>
          <w:p w14:paraId="444AB71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 ano da data de aquisição.</w:t>
            </w:r>
          </w:p>
        </w:tc>
        <w:tc>
          <w:tcPr>
            <w:tcW w:w="851" w:type="dxa"/>
            <w:vAlign w:val="center"/>
          </w:tcPr>
          <w:p w14:paraId="02EE346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Blister</w:t>
            </w:r>
          </w:p>
        </w:tc>
        <w:tc>
          <w:tcPr>
            <w:tcW w:w="708" w:type="dxa"/>
            <w:vAlign w:val="center"/>
          </w:tcPr>
          <w:p w14:paraId="075E218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14:paraId="4138F48C" w14:textId="3B0A13E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10A6869" w14:textId="7D247AEC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2791EF7" w14:textId="77777777" w:rsidTr="00283559">
        <w:tc>
          <w:tcPr>
            <w:tcW w:w="426" w:type="dxa"/>
            <w:vMerge/>
            <w:vAlign w:val="center"/>
          </w:tcPr>
          <w:p w14:paraId="0BABF27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5E8107C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139</w:t>
            </w:r>
          </w:p>
        </w:tc>
        <w:tc>
          <w:tcPr>
            <w:tcW w:w="4252" w:type="dxa"/>
            <w:vAlign w:val="center"/>
          </w:tcPr>
          <w:p w14:paraId="171473F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Pilha AAA recarregável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6B1FC0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pilha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AAA;</w:t>
            </w:r>
          </w:p>
          <w:p w14:paraId="751DCFC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recarregável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13B943E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mínimo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900mAh;</w:t>
            </w:r>
          </w:p>
          <w:p w14:paraId="456F1F1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blister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4 pilhas;</w:t>
            </w:r>
          </w:p>
          <w:p w14:paraId="53082F8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 ano da data de aquisição.</w:t>
            </w:r>
          </w:p>
        </w:tc>
        <w:tc>
          <w:tcPr>
            <w:tcW w:w="851" w:type="dxa"/>
            <w:vAlign w:val="center"/>
          </w:tcPr>
          <w:p w14:paraId="1454AEC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Blister</w:t>
            </w:r>
          </w:p>
        </w:tc>
        <w:tc>
          <w:tcPr>
            <w:tcW w:w="708" w:type="dxa"/>
            <w:vAlign w:val="center"/>
          </w:tcPr>
          <w:p w14:paraId="0FC104A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14:paraId="7ADC024F" w14:textId="0CAAC11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5517EC4" w14:textId="7B8CAAD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5A1E4788" w14:textId="77777777" w:rsidTr="00283559">
        <w:tc>
          <w:tcPr>
            <w:tcW w:w="426" w:type="dxa"/>
            <w:vMerge/>
            <w:vAlign w:val="center"/>
          </w:tcPr>
          <w:p w14:paraId="7BA5A39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1C8120F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140</w:t>
            </w:r>
          </w:p>
        </w:tc>
        <w:tc>
          <w:tcPr>
            <w:tcW w:w="4252" w:type="dxa"/>
            <w:vAlign w:val="center"/>
          </w:tcPr>
          <w:p w14:paraId="20D95C3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Pilha botão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lithium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3V</w:t>
            </w:r>
          </w:p>
          <w:p w14:paraId="4DB2CF2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5FC278C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pilha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botão;</w:t>
            </w:r>
          </w:p>
          <w:p w14:paraId="429FD05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lithium</w:t>
            </w:r>
            <w:proofErr w:type="spellEnd"/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3V;</w:t>
            </w:r>
          </w:p>
          <w:p w14:paraId="080985D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CR2032;</w:t>
            </w:r>
          </w:p>
          <w:p w14:paraId="07FE16FD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cartela com 5 unidades.</w:t>
            </w:r>
          </w:p>
          <w:p w14:paraId="7060147E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4521D36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3DB915E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008A0AD3" w14:textId="0DBD607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ACDF434" w14:textId="5E82E4BA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4685341" w14:textId="77777777" w:rsidTr="00283559">
        <w:tc>
          <w:tcPr>
            <w:tcW w:w="426" w:type="dxa"/>
            <w:vMerge/>
            <w:vAlign w:val="center"/>
          </w:tcPr>
          <w:p w14:paraId="56AB0D2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7B23E4A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141</w:t>
            </w:r>
          </w:p>
        </w:tc>
        <w:tc>
          <w:tcPr>
            <w:tcW w:w="4252" w:type="dxa"/>
            <w:vAlign w:val="center"/>
          </w:tcPr>
          <w:p w14:paraId="2B08054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Pilha V23GA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DBF658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pilha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alcalina;</w:t>
            </w:r>
          </w:p>
          <w:p w14:paraId="62A806F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controle remoto de portão;</w:t>
            </w:r>
          </w:p>
          <w:p w14:paraId="631F769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tensão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12V;</w:t>
            </w:r>
          </w:p>
          <w:p w14:paraId="48D45C41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embalagem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cartela com 5 unidades.</w:t>
            </w:r>
          </w:p>
          <w:p w14:paraId="491632CF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138EB25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645D055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5FA2512A" w14:textId="352ADDB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1109671" w14:textId="5E8D9FB1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A9A3349" w14:textId="77777777" w:rsidTr="00283559">
        <w:tc>
          <w:tcPr>
            <w:tcW w:w="426" w:type="dxa"/>
            <w:vMerge/>
            <w:vAlign w:val="center"/>
          </w:tcPr>
          <w:p w14:paraId="514EB52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5388C9D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142</w:t>
            </w:r>
          </w:p>
        </w:tc>
        <w:tc>
          <w:tcPr>
            <w:tcW w:w="4252" w:type="dxa"/>
            <w:vAlign w:val="center"/>
          </w:tcPr>
          <w:p w14:paraId="41B46F8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Pilha alcalina AA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226BAB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pilha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alcalina;</w:t>
            </w:r>
          </w:p>
          <w:p w14:paraId="62D625A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tipo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AA-04 LR3;</w:t>
            </w:r>
          </w:p>
          <w:p w14:paraId="4C6F0DF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voltagem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1,5V;</w:t>
            </w:r>
          </w:p>
          <w:p w14:paraId="67D285E5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blister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4 unidades.</w:t>
            </w:r>
          </w:p>
          <w:p w14:paraId="5B78CE6B" w14:textId="77777777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76971C7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Blister</w:t>
            </w:r>
          </w:p>
        </w:tc>
        <w:tc>
          <w:tcPr>
            <w:tcW w:w="708" w:type="dxa"/>
            <w:vAlign w:val="center"/>
          </w:tcPr>
          <w:p w14:paraId="1E2B285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14:paraId="78B867CD" w14:textId="4889AF6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5731284" w14:textId="7A342742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099AB0E1" w14:textId="77777777" w:rsidTr="00283559">
        <w:tc>
          <w:tcPr>
            <w:tcW w:w="426" w:type="dxa"/>
            <w:vMerge/>
            <w:vAlign w:val="center"/>
          </w:tcPr>
          <w:p w14:paraId="48AE4F7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622C2B5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143</w:t>
            </w:r>
          </w:p>
        </w:tc>
        <w:tc>
          <w:tcPr>
            <w:tcW w:w="4252" w:type="dxa"/>
            <w:vAlign w:val="center"/>
          </w:tcPr>
          <w:p w14:paraId="538702D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Bateria 9V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D84DD5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bateria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alcalina;</w:t>
            </w:r>
          </w:p>
          <w:p w14:paraId="6D2BB69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voltagem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9V;</w:t>
            </w:r>
          </w:p>
          <w:p w14:paraId="41084EA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composição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íon-lítio;</w:t>
            </w:r>
          </w:p>
          <w:p w14:paraId="76BEB62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equipamentos eletrônicos.</w:t>
            </w:r>
          </w:p>
        </w:tc>
        <w:tc>
          <w:tcPr>
            <w:tcW w:w="851" w:type="dxa"/>
            <w:vAlign w:val="center"/>
          </w:tcPr>
          <w:p w14:paraId="391A28C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3B9B756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55F37D61" w14:textId="651B7D3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91DDC55" w14:textId="3DD306A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E778E5F" w14:textId="77777777" w:rsidTr="00283559">
        <w:tc>
          <w:tcPr>
            <w:tcW w:w="426" w:type="dxa"/>
            <w:vMerge/>
            <w:vAlign w:val="center"/>
          </w:tcPr>
          <w:p w14:paraId="0E804EE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6B60B3D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144</w:t>
            </w:r>
          </w:p>
        </w:tc>
        <w:tc>
          <w:tcPr>
            <w:tcW w:w="4252" w:type="dxa"/>
            <w:vAlign w:val="center"/>
          </w:tcPr>
          <w:p w14:paraId="77E0EFF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Bateria 9V recarregável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B639A8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bateria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recarregável;</w:t>
            </w:r>
          </w:p>
          <w:p w14:paraId="072ACF0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voltagem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9V;</w:t>
            </w:r>
          </w:p>
          <w:p w14:paraId="1055380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mínimo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250mAh;</w:t>
            </w:r>
          </w:p>
          <w:p w14:paraId="3053416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uso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aparelho eletroeletrônico;</w:t>
            </w:r>
          </w:p>
          <w:p w14:paraId="0500021B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 ano da data de aquisição.  </w:t>
            </w:r>
          </w:p>
        </w:tc>
        <w:tc>
          <w:tcPr>
            <w:tcW w:w="851" w:type="dxa"/>
            <w:vAlign w:val="center"/>
          </w:tcPr>
          <w:p w14:paraId="573C8BA0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48C5517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54D321FD" w14:textId="6A9F0BDB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2CBC5FF" w14:textId="63B2783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6F6E8BFE" w14:textId="77777777" w:rsidTr="00283559">
        <w:tc>
          <w:tcPr>
            <w:tcW w:w="426" w:type="dxa"/>
            <w:vMerge/>
            <w:vAlign w:val="center"/>
          </w:tcPr>
          <w:p w14:paraId="6B9D97F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17DBED8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145</w:t>
            </w:r>
          </w:p>
        </w:tc>
        <w:tc>
          <w:tcPr>
            <w:tcW w:w="4252" w:type="dxa"/>
            <w:vAlign w:val="center"/>
          </w:tcPr>
          <w:p w14:paraId="6B34CF6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Carregador de pilha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640671F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carregador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pilhas;</w:t>
            </w:r>
          </w:p>
          <w:p w14:paraId="664E39B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bivolt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6209E5E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tipos Flex AA, AAA e bateria 9V;</w:t>
            </w:r>
          </w:p>
          <w:p w14:paraId="30C6558B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uso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aparelho eletrônico;</w:t>
            </w:r>
          </w:p>
          <w:p w14:paraId="43CC81E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validade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 ano da data de aquisição. </w:t>
            </w:r>
          </w:p>
        </w:tc>
        <w:tc>
          <w:tcPr>
            <w:tcW w:w="851" w:type="dxa"/>
            <w:vAlign w:val="center"/>
          </w:tcPr>
          <w:p w14:paraId="1B318AF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vAlign w:val="center"/>
          </w:tcPr>
          <w:p w14:paraId="56AD23FC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14:paraId="4B4A56DC" w14:textId="7296B3D6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DF3075E" w14:textId="50BA265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EFD1031" w14:textId="77777777" w:rsidTr="00283559"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7EFD905F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-</w:t>
            </w:r>
          </w:p>
        </w:tc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0988B8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146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572D1C4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Refiladora de papel (guilhotina)</w:t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br/>
            </w: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78A3652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guilhotina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base aço de 30cm;</w:t>
            </w:r>
          </w:p>
          <w:p w14:paraId="2F6D59D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para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cortes retos e precisos;</w:t>
            </w:r>
          </w:p>
          <w:p w14:paraId="111BAB7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corte até 10 folhas (gramatura 70g/m²) por vez;</w:t>
            </w:r>
          </w:p>
          <w:p w14:paraId="6D8E272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marcações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A4, A5, B5, B6, B7 e em centímetros;</w:t>
            </w:r>
          </w:p>
          <w:p w14:paraId="0181207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prensa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trava na lateral e pés emborrachados;</w:t>
            </w:r>
          </w:p>
          <w:p w14:paraId="51C6731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alinhador de folhas removível;</w:t>
            </w:r>
          </w:p>
          <w:p w14:paraId="4539B2EA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da base em aço;</w:t>
            </w:r>
          </w:p>
          <w:p w14:paraId="5191887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do cabo de plástico ABS;</w:t>
            </w:r>
          </w:p>
          <w:p w14:paraId="572DCFD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lâmina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aço carbono:</w:t>
            </w:r>
          </w:p>
          <w:p w14:paraId="138B604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32 x 5,5 x 25cm (altura x largura x comprimento);</w:t>
            </w:r>
          </w:p>
          <w:p w14:paraId="64F9FA61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comprimento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lâmina com cabo de 47cm.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506FE56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85807F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435E5E5" w14:textId="1A7E0C6F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2C15C41" w14:textId="105D2A4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18B59E23" w14:textId="77777777" w:rsidTr="00283559">
        <w:tc>
          <w:tcPr>
            <w:tcW w:w="426" w:type="dxa"/>
            <w:vMerge w:val="restart"/>
            <w:shd w:val="clear" w:color="auto" w:fill="DDD9C3" w:themeFill="background2" w:themeFillShade="E6"/>
            <w:vAlign w:val="center"/>
          </w:tcPr>
          <w:p w14:paraId="3D62F4D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16</w:t>
            </w: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1857385E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147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651A2F5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Suporte p/ monitor</w:t>
            </w:r>
          </w:p>
          <w:p w14:paraId="3896D12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0CE1C57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suporte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retangular para monitor e notebook;</w:t>
            </w:r>
          </w:p>
          <w:p w14:paraId="4C6238D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pés para regulagem com 4 (quatro) níveis de altura;</w:t>
            </w:r>
          </w:p>
          <w:p w14:paraId="6F2B16D9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base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com furos e bordas;</w:t>
            </w:r>
          </w:p>
          <w:p w14:paraId="63186A02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calha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saída e organização dos cabos;</w:t>
            </w:r>
          </w:p>
          <w:p w14:paraId="3AA7AD3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preta ou cinza;</w:t>
            </w:r>
          </w:p>
          <w:p w14:paraId="4DACCC5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material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plástico;</w:t>
            </w:r>
          </w:p>
          <w:p w14:paraId="792798F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dimensões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aproximadas: 5,3 x 27,3 x 33,5cm;</w:t>
            </w:r>
          </w:p>
          <w:p w14:paraId="7508ECFF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garantia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de 12 meses (legal e contratual).</w:t>
            </w:r>
          </w:p>
          <w:p w14:paraId="7F233B00" w14:textId="200245D8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36B5734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6A138BA2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AE0ABD5" w14:textId="70AFC32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82CC605" w14:textId="612B9D63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226449DC" w14:textId="77777777" w:rsidTr="00283559">
        <w:tc>
          <w:tcPr>
            <w:tcW w:w="426" w:type="dxa"/>
            <w:vMerge/>
            <w:shd w:val="clear" w:color="auto" w:fill="DDD9C3" w:themeFill="background2" w:themeFillShade="E6"/>
          </w:tcPr>
          <w:p w14:paraId="0A8062E9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DDD9C3" w:themeFill="background2" w:themeFillShade="E6"/>
            <w:vAlign w:val="center"/>
          </w:tcPr>
          <w:p w14:paraId="7A5F2EFA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148</w:t>
            </w:r>
          </w:p>
        </w:tc>
        <w:tc>
          <w:tcPr>
            <w:tcW w:w="4252" w:type="dxa"/>
            <w:shd w:val="clear" w:color="auto" w:fill="DDD9C3" w:themeFill="background2" w:themeFillShade="E6"/>
            <w:vAlign w:val="center"/>
          </w:tcPr>
          <w:p w14:paraId="309A1EB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Fragmentadora de papel</w:t>
            </w:r>
          </w:p>
          <w:p w14:paraId="2399098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4110537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fragmentadora/trituradora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papel;</w:t>
            </w:r>
          </w:p>
          <w:p w14:paraId="2A5EF5F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fragmentação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6 folhas por vez em tiras;</w:t>
            </w:r>
          </w:p>
          <w:p w14:paraId="180FCB1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tamanho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aproximado das tiras: 6mm;</w:t>
            </w:r>
          </w:p>
          <w:p w14:paraId="30F0206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trituração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cartões,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CD's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 </w:t>
            </w:r>
            <w:proofErr w:type="spell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DVD's</w:t>
            </w:r>
            <w:proofErr w:type="spell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0718F05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acionamento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 desligamento automático;</w:t>
            </w:r>
          </w:p>
          <w:p w14:paraId="62C8B495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função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reversa;</w:t>
            </w:r>
          </w:p>
          <w:p w14:paraId="48C4B1D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sensor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reconhecimento de papel;</w:t>
            </w:r>
          </w:p>
          <w:p w14:paraId="3CE651CD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abertura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para papel: 220mm;</w:t>
            </w:r>
          </w:p>
          <w:p w14:paraId="6ADD0C1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abertura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separada para cartão;</w:t>
            </w:r>
          </w:p>
          <w:p w14:paraId="3D26FB9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proteção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contra sobrecarga e aquecimento excessivo do motor;</w:t>
            </w:r>
          </w:p>
          <w:p w14:paraId="1B8FCE11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voltagem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: 110v;</w:t>
            </w:r>
          </w:p>
          <w:p w14:paraId="76E12AB4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potência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motor: 110W;</w:t>
            </w:r>
          </w:p>
          <w:p w14:paraId="37303500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com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cesto incluído;</w:t>
            </w:r>
          </w:p>
          <w:p w14:paraId="4F6E135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capacidade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 cesto: 13l;</w:t>
            </w:r>
          </w:p>
          <w:p w14:paraId="4CE908B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cesto: preto;</w:t>
            </w:r>
          </w:p>
          <w:p w14:paraId="413EC46C" w14:textId="77777777" w:rsid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garantia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mínima: 6 meses a partir da entrega (legal e contratual).</w:t>
            </w:r>
          </w:p>
          <w:p w14:paraId="22FFFD9E" w14:textId="12679ECD" w:rsidR="004D1813" w:rsidRPr="00283559" w:rsidRDefault="004D1813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14:paraId="1D909854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DD9C3" w:themeFill="background2" w:themeFillShade="E6"/>
            <w:vAlign w:val="center"/>
          </w:tcPr>
          <w:p w14:paraId="4F308F67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4FA47CD" w14:textId="21DFB925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0A12DBB" w14:textId="6141D6A0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83559" w:rsidRPr="00283559" w14:paraId="3BF0D5FD" w14:textId="77777777" w:rsidTr="00283559"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7C72381D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4DF9D68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149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51A675C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Guarda-chuva</w:t>
            </w:r>
          </w:p>
          <w:p w14:paraId="7A010258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  <w:u w:val="single"/>
              </w:rPr>
              <w:t>Descrição detalhada:</w:t>
            </w:r>
          </w:p>
          <w:p w14:paraId="13C3ECDF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guarda-chuva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médio;</w:t>
            </w:r>
          </w:p>
          <w:p w14:paraId="5E62E71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retrátil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;</w:t>
            </w:r>
          </w:p>
          <w:p w14:paraId="1347A95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estrutura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em alumínio;</w:t>
            </w:r>
          </w:p>
          <w:p w14:paraId="3F38DFA6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mínimo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de 8 varetas;</w:t>
            </w:r>
          </w:p>
          <w:p w14:paraId="03E8CA1C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tecido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poliéster;</w:t>
            </w:r>
          </w:p>
          <w:p w14:paraId="149E4FBE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cor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preta;</w:t>
            </w:r>
          </w:p>
          <w:p w14:paraId="1865EF03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abertura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automática;</w:t>
            </w:r>
          </w:p>
          <w:p w14:paraId="198F0867" w14:textId="77777777" w:rsidR="00283559" w:rsidRPr="00283559" w:rsidRDefault="00283559" w:rsidP="00283559">
            <w:pPr>
              <w:keepNext/>
              <w:keepLines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- </w:t>
            </w:r>
            <w:proofErr w:type="gramStart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>diâmetro</w:t>
            </w:r>
            <w:proofErr w:type="gramEnd"/>
            <w:r w:rsidRPr="00283559">
              <w:rPr>
                <w:rFonts w:ascii="Calibri" w:hAnsi="Calibri" w:cs="Calibri"/>
                <w:color w:val="FF0000"/>
                <w:sz w:val="16"/>
                <w:szCs w:val="16"/>
              </w:rPr>
              <w:t xml:space="preserve"> igual ou maior a 0,95m.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7FB7313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47A6B95" w14:textId="77777777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83559">
              <w:rPr>
                <w:rFonts w:ascii="Calibri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77DF824" w14:textId="1ECE769E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6A53BB7" w14:textId="35D39509" w:rsidR="00283559" w:rsidRPr="00283559" w:rsidRDefault="00283559" w:rsidP="00283559">
            <w:pPr>
              <w:pStyle w:val="PargrafodaLista"/>
              <w:keepNext/>
              <w:keepLines/>
              <w:tabs>
                <w:tab w:val="left" w:pos="973"/>
                <w:tab w:val="left" w:pos="974"/>
              </w:tabs>
              <w:ind w:left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132E6D2C" w14:textId="33A5239B" w:rsidR="004D1813" w:rsidRPr="004D1813" w:rsidRDefault="004D1813" w:rsidP="008820E0">
      <w:pPr>
        <w:pStyle w:val="PargrafodaLista"/>
        <w:numPr>
          <w:ilvl w:val="0"/>
          <w:numId w:val="3"/>
        </w:numPr>
        <w:autoSpaceDE w:val="0"/>
        <w:spacing w:before="240" w:line="360" w:lineRule="auto"/>
        <w:ind w:left="0" w:firstLine="0"/>
        <w:jc w:val="both"/>
        <w:rPr>
          <w:rFonts w:ascii="Calibri" w:hAnsi="Calibri" w:cs="Calibri"/>
          <w:bCs/>
          <w:szCs w:val="20"/>
        </w:rPr>
      </w:pPr>
      <w:r w:rsidRPr="004D1813">
        <w:rPr>
          <w:rFonts w:ascii="Calibri" w:hAnsi="Calibri" w:cs="Calibri"/>
          <w:bCs/>
          <w:szCs w:val="20"/>
        </w:rPr>
        <w:t xml:space="preserve">Os itens </w:t>
      </w:r>
      <w:r>
        <w:rPr>
          <w:rFonts w:ascii="Calibri" w:hAnsi="Calibri" w:cs="Calibri"/>
          <w:bCs/>
          <w:szCs w:val="20"/>
        </w:rPr>
        <w:t>serão</w:t>
      </w:r>
      <w:r w:rsidRPr="004D1813">
        <w:rPr>
          <w:rFonts w:ascii="Calibri" w:hAnsi="Calibri" w:cs="Calibri"/>
          <w:bCs/>
          <w:szCs w:val="20"/>
        </w:rPr>
        <w:t xml:space="preserve"> entregues no seguinte endereço: Rua Dona Laura, nº 320, Almoxarifado-G1, bairro Rio Branco, Porto Alegre/RS, CEP 90430-090.</w:t>
      </w:r>
    </w:p>
    <w:p w14:paraId="78E16102" w14:textId="2E58025C" w:rsidR="004D1813" w:rsidRPr="008820E0" w:rsidRDefault="004D1813" w:rsidP="008820E0">
      <w:pPr>
        <w:pStyle w:val="PargrafodaLista"/>
        <w:numPr>
          <w:ilvl w:val="1"/>
          <w:numId w:val="3"/>
        </w:numPr>
        <w:autoSpaceDE w:val="0"/>
        <w:spacing w:before="240" w:line="360" w:lineRule="auto"/>
        <w:ind w:left="0" w:firstLine="0"/>
        <w:jc w:val="both"/>
        <w:rPr>
          <w:rFonts w:ascii="Calibri" w:hAnsi="Calibri" w:cs="Calibri"/>
          <w:bCs/>
          <w:szCs w:val="20"/>
        </w:rPr>
      </w:pPr>
      <w:r w:rsidRPr="008820E0">
        <w:rPr>
          <w:rFonts w:ascii="Calibri" w:hAnsi="Calibri" w:cs="Calibri"/>
          <w:bCs/>
          <w:szCs w:val="20"/>
        </w:rPr>
        <w:t xml:space="preserve">Os produtos adquiridos </w:t>
      </w:r>
      <w:r w:rsidRPr="008820E0">
        <w:rPr>
          <w:rFonts w:ascii="Calibri" w:hAnsi="Calibri" w:cs="Calibri"/>
          <w:bCs/>
          <w:szCs w:val="20"/>
        </w:rPr>
        <w:t>serão</w:t>
      </w:r>
      <w:r w:rsidRPr="008820E0">
        <w:rPr>
          <w:rFonts w:ascii="Calibri" w:hAnsi="Calibri" w:cs="Calibri"/>
          <w:bCs/>
          <w:szCs w:val="20"/>
        </w:rPr>
        <w:t xml:space="preserve"> entregues</w:t>
      </w:r>
      <w:r w:rsidRPr="008820E0">
        <w:rPr>
          <w:rFonts w:ascii="Calibri" w:hAnsi="Calibri" w:cs="Calibri"/>
          <w:bCs/>
          <w:szCs w:val="20"/>
        </w:rPr>
        <w:t xml:space="preserve"> </w:t>
      </w:r>
      <w:r w:rsidRPr="008820E0">
        <w:rPr>
          <w:rFonts w:ascii="Calibri" w:hAnsi="Calibri" w:cs="Calibri"/>
          <w:bCs/>
          <w:szCs w:val="20"/>
        </w:rPr>
        <w:t xml:space="preserve">devidamente embalados e lacrados </w:t>
      </w:r>
      <w:r w:rsidR="008820E0" w:rsidRPr="008820E0">
        <w:rPr>
          <w:rFonts w:ascii="Calibri" w:hAnsi="Calibri" w:cs="Calibri"/>
          <w:bCs/>
          <w:szCs w:val="20"/>
        </w:rPr>
        <w:t>em</w:t>
      </w:r>
      <w:r w:rsidRPr="008820E0">
        <w:rPr>
          <w:rFonts w:ascii="Calibri" w:hAnsi="Calibri" w:cs="Calibri"/>
          <w:bCs/>
          <w:szCs w:val="20"/>
        </w:rPr>
        <w:t xml:space="preserve"> horário </w:t>
      </w:r>
      <w:r w:rsidR="008820E0" w:rsidRPr="008820E0">
        <w:rPr>
          <w:rFonts w:ascii="Calibri" w:hAnsi="Calibri" w:cs="Calibri"/>
          <w:bCs/>
          <w:szCs w:val="20"/>
        </w:rPr>
        <w:t xml:space="preserve">comercial, ou seja, </w:t>
      </w:r>
      <w:r w:rsidRPr="008820E0">
        <w:rPr>
          <w:rFonts w:ascii="Calibri" w:hAnsi="Calibri" w:cs="Calibri"/>
          <w:bCs/>
          <w:szCs w:val="20"/>
        </w:rPr>
        <w:t>das 8h às 17h, de segunda a sexta-feira.</w:t>
      </w:r>
    </w:p>
    <w:p w14:paraId="138C1079" w14:textId="7F0710E1" w:rsidR="004D1813" w:rsidRPr="008820E0" w:rsidRDefault="004D1813" w:rsidP="008820E0">
      <w:pPr>
        <w:pStyle w:val="PargrafodaLista"/>
        <w:numPr>
          <w:ilvl w:val="1"/>
          <w:numId w:val="3"/>
        </w:numPr>
        <w:autoSpaceDE w:val="0"/>
        <w:spacing w:before="240" w:line="360" w:lineRule="auto"/>
        <w:ind w:left="0" w:firstLine="0"/>
        <w:jc w:val="both"/>
        <w:rPr>
          <w:rFonts w:ascii="Calibri" w:hAnsi="Calibri" w:cs="Calibri"/>
          <w:bCs/>
          <w:szCs w:val="20"/>
        </w:rPr>
      </w:pPr>
      <w:r w:rsidRPr="008820E0">
        <w:rPr>
          <w:rFonts w:ascii="Calibri" w:hAnsi="Calibri" w:cs="Calibri"/>
          <w:bCs/>
          <w:szCs w:val="20"/>
        </w:rPr>
        <w:t xml:space="preserve">Os produtos </w:t>
      </w:r>
      <w:r w:rsidR="008820E0" w:rsidRPr="008820E0">
        <w:rPr>
          <w:rFonts w:ascii="Calibri" w:hAnsi="Calibri" w:cs="Calibri"/>
          <w:bCs/>
          <w:szCs w:val="20"/>
        </w:rPr>
        <w:t>s</w:t>
      </w:r>
      <w:r w:rsidRPr="008820E0">
        <w:rPr>
          <w:rFonts w:ascii="Calibri" w:hAnsi="Calibri" w:cs="Calibri"/>
          <w:bCs/>
          <w:szCs w:val="20"/>
        </w:rPr>
        <w:t>erão fornecidos de forma adequada ao seu transporte e conservação, contendo a identificação do conteúdo, nome do fabricante, bem como demais informações e condições de comercialização e armazenamento exigidas na legislação em vigor.</w:t>
      </w:r>
    </w:p>
    <w:p w14:paraId="3F412670" w14:textId="00FA7493" w:rsidR="00C95122" w:rsidRPr="008820E0" w:rsidRDefault="004D1813" w:rsidP="008820E0">
      <w:pPr>
        <w:pStyle w:val="PargrafodaLista"/>
        <w:numPr>
          <w:ilvl w:val="1"/>
          <w:numId w:val="3"/>
        </w:numPr>
        <w:autoSpaceDE w:val="0"/>
        <w:spacing w:line="360" w:lineRule="auto"/>
        <w:ind w:left="0" w:firstLine="0"/>
        <w:jc w:val="both"/>
        <w:rPr>
          <w:rFonts w:ascii="Calibri" w:hAnsi="Calibri" w:cs="Calibri"/>
          <w:b/>
          <w:szCs w:val="20"/>
        </w:rPr>
      </w:pPr>
      <w:r w:rsidRPr="008820E0">
        <w:rPr>
          <w:rFonts w:ascii="Calibri" w:hAnsi="Calibri" w:cs="Calibri"/>
          <w:bCs/>
          <w:color w:val="FF0000"/>
          <w:szCs w:val="20"/>
        </w:rPr>
        <w:t>No caso de produtos perecíveis,</w:t>
      </w:r>
      <w:r w:rsidRPr="008820E0">
        <w:rPr>
          <w:rFonts w:ascii="Calibri" w:hAnsi="Calibri" w:cs="Calibri"/>
          <w:bCs/>
          <w:szCs w:val="20"/>
        </w:rPr>
        <w:t xml:space="preserve"> o prazo de validade na data da entrega não poderá ser inferior a 12 (doze) meses, da data de aquisição pelo CAU/RS, ou a 2/3 (dois terços) do prazo total recomendado pelo fabricante.</w:t>
      </w:r>
      <w:r w:rsidRPr="008820E0">
        <w:rPr>
          <w:rFonts w:ascii="Calibri" w:hAnsi="Calibri" w:cs="Calibri"/>
          <w:b/>
          <w:bCs/>
          <w:szCs w:val="20"/>
        </w:rPr>
        <w:t xml:space="preserve"> </w:t>
      </w:r>
      <w:r w:rsidR="00E709F2" w:rsidRPr="008820E0">
        <w:rPr>
          <w:rFonts w:ascii="Calibri" w:hAnsi="Calibri" w:cs="Calibri"/>
          <w:b/>
          <w:szCs w:val="20"/>
        </w:rPr>
        <w:t>Prazo</w:t>
      </w:r>
      <w:r w:rsidR="00C95122" w:rsidRPr="008820E0">
        <w:rPr>
          <w:rFonts w:ascii="Calibri" w:hAnsi="Calibri" w:cs="Calibri"/>
          <w:b/>
          <w:szCs w:val="20"/>
        </w:rPr>
        <w:t xml:space="preserve"> </w:t>
      </w:r>
      <w:r w:rsidR="00E709F2" w:rsidRPr="008820E0">
        <w:rPr>
          <w:rFonts w:ascii="Calibri" w:hAnsi="Calibri" w:cs="Calibri"/>
          <w:b/>
          <w:szCs w:val="20"/>
        </w:rPr>
        <w:t xml:space="preserve">mínimo de validade </w:t>
      </w:r>
      <w:r w:rsidR="00C95122" w:rsidRPr="008820E0">
        <w:rPr>
          <w:rFonts w:ascii="Calibri" w:hAnsi="Calibri" w:cs="Calibri"/>
          <w:b/>
          <w:szCs w:val="20"/>
        </w:rPr>
        <w:t xml:space="preserve">da Proposta: </w:t>
      </w:r>
      <w:r w:rsidRPr="008820E0">
        <w:rPr>
          <w:rFonts w:ascii="Calibri" w:hAnsi="Calibri" w:cs="Calibri"/>
          <w:b/>
          <w:color w:val="FF0000"/>
          <w:szCs w:val="20"/>
        </w:rPr>
        <w:t xml:space="preserve">mínimo de </w:t>
      </w:r>
      <w:r w:rsidR="00EA3C92" w:rsidRPr="008820E0">
        <w:rPr>
          <w:rFonts w:ascii="Calibri" w:hAnsi="Calibri" w:cs="Calibri"/>
          <w:b/>
          <w:color w:val="FF0000"/>
          <w:szCs w:val="20"/>
        </w:rPr>
        <w:t>60</w:t>
      </w:r>
      <w:r w:rsidR="00C95122" w:rsidRPr="008820E0">
        <w:rPr>
          <w:rFonts w:ascii="Calibri" w:hAnsi="Calibri" w:cs="Calibri"/>
          <w:b/>
          <w:color w:val="FF0000"/>
          <w:szCs w:val="20"/>
        </w:rPr>
        <w:t xml:space="preserve"> (</w:t>
      </w:r>
      <w:r w:rsidR="00EA3C92" w:rsidRPr="008820E0">
        <w:rPr>
          <w:rFonts w:ascii="Calibri" w:hAnsi="Calibri" w:cs="Calibri"/>
          <w:b/>
          <w:color w:val="FF0000"/>
          <w:szCs w:val="20"/>
        </w:rPr>
        <w:t>sessenta</w:t>
      </w:r>
      <w:r w:rsidR="00C95122" w:rsidRPr="008820E0">
        <w:rPr>
          <w:rFonts w:ascii="Calibri" w:hAnsi="Calibri" w:cs="Calibri"/>
          <w:b/>
          <w:color w:val="FF0000"/>
          <w:szCs w:val="20"/>
        </w:rPr>
        <w:t>) dias.</w:t>
      </w:r>
    </w:p>
    <w:p w14:paraId="7DC99B90" w14:textId="77777777" w:rsidR="00C95122" w:rsidRPr="00283559" w:rsidRDefault="00C95122" w:rsidP="00C95122">
      <w:pPr>
        <w:spacing w:line="360" w:lineRule="auto"/>
        <w:rPr>
          <w:rFonts w:ascii="Calibri" w:hAnsi="Calibri" w:cs="Calibri"/>
          <w:b/>
          <w:color w:val="000000"/>
          <w:szCs w:val="20"/>
        </w:rPr>
      </w:pPr>
      <w:r w:rsidRPr="00283559">
        <w:rPr>
          <w:rFonts w:ascii="Calibri" w:hAnsi="Calibri" w:cs="Calibri"/>
          <w:b/>
          <w:color w:val="000000"/>
          <w:szCs w:val="20"/>
        </w:rPr>
        <w:t>DADOS BANCÁRIOS DA EMPRESA:</w:t>
      </w:r>
    </w:p>
    <w:p w14:paraId="3A61D3EE" w14:textId="77777777" w:rsidR="00C95122" w:rsidRPr="00283559" w:rsidRDefault="00C95122" w:rsidP="00FD4722">
      <w:pPr>
        <w:rPr>
          <w:rFonts w:ascii="Calibri" w:hAnsi="Calibri" w:cs="Calibri"/>
          <w:color w:val="000000"/>
          <w:szCs w:val="20"/>
        </w:rPr>
      </w:pPr>
      <w:r w:rsidRPr="00283559">
        <w:rPr>
          <w:rFonts w:ascii="Calibri" w:hAnsi="Calibri" w:cs="Calibri"/>
          <w:color w:val="000000"/>
          <w:szCs w:val="20"/>
        </w:rPr>
        <w:t>Banco:</w:t>
      </w:r>
    </w:p>
    <w:p w14:paraId="560C2B99" w14:textId="77777777" w:rsidR="00C95122" w:rsidRPr="00283559" w:rsidRDefault="00C95122" w:rsidP="00FD4722">
      <w:pPr>
        <w:rPr>
          <w:rFonts w:ascii="Calibri" w:hAnsi="Calibri" w:cs="Calibri"/>
          <w:color w:val="000000"/>
          <w:szCs w:val="20"/>
        </w:rPr>
      </w:pPr>
      <w:r w:rsidRPr="00283559">
        <w:rPr>
          <w:rFonts w:ascii="Calibri" w:hAnsi="Calibri" w:cs="Calibri"/>
          <w:color w:val="000000"/>
          <w:szCs w:val="20"/>
        </w:rPr>
        <w:t>Agência:</w:t>
      </w:r>
    </w:p>
    <w:p w14:paraId="2BF17A21" w14:textId="77777777" w:rsidR="00C95122" w:rsidRPr="00283559" w:rsidRDefault="00C95122" w:rsidP="00FD4722">
      <w:pPr>
        <w:rPr>
          <w:rFonts w:ascii="Calibri" w:hAnsi="Calibri" w:cs="Calibri"/>
          <w:color w:val="000000"/>
          <w:szCs w:val="20"/>
        </w:rPr>
      </w:pPr>
      <w:r w:rsidRPr="00283559">
        <w:rPr>
          <w:rFonts w:ascii="Calibri" w:hAnsi="Calibri" w:cs="Calibri"/>
          <w:color w:val="000000"/>
          <w:szCs w:val="20"/>
        </w:rPr>
        <w:t>Conta:</w:t>
      </w:r>
    </w:p>
    <w:p w14:paraId="69E70CE4" w14:textId="77777777" w:rsidR="00C95122" w:rsidRPr="00283559" w:rsidRDefault="00C95122" w:rsidP="00FD4722">
      <w:pPr>
        <w:rPr>
          <w:rFonts w:ascii="Calibri" w:hAnsi="Calibri" w:cs="Calibri"/>
          <w:color w:val="000000"/>
          <w:szCs w:val="20"/>
        </w:rPr>
      </w:pPr>
      <w:r w:rsidRPr="00283559">
        <w:rPr>
          <w:rFonts w:ascii="Calibri" w:hAnsi="Calibri" w:cs="Calibri"/>
          <w:color w:val="000000"/>
          <w:szCs w:val="20"/>
        </w:rPr>
        <w:t>Favorecido:</w:t>
      </w:r>
    </w:p>
    <w:p w14:paraId="544D0F45" w14:textId="77777777" w:rsidR="00C95122" w:rsidRPr="00283559" w:rsidRDefault="00C95122" w:rsidP="00F900EA">
      <w:pPr>
        <w:autoSpaceDE w:val="0"/>
        <w:spacing w:before="240" w:line="360" w:lineRule="auto"/>
        <w:ind w:firstLine="708"/>
        <w:rPr>
          <w:rFonts w:ascii="Calibri" w:hAnsi="Calibri" w:cs="Calibri"/>
          <w:szCs w:val="20"/>
        </w:rPr>
      </w:pPr>
      <w:r w:rsidRPr="00283559">
        <w:rPr>
          <w:rFonts w:ascii="Calibri" w:hAnsi="Calibri" w:cs="Calibri"/>
          <w:szCs w:val="20"/>
        </w:rPr>
        <w:t>Por ser verdade, firmamos o presente, para os devidos fins, sob as penas da lei.</w:t>
      </w:r>
    </w:p>
    <w:p w14:paraId="2D661DE1" w14:textId="77777777" w:rsidR="00C95122" w:rsidRPr="00283559" w:rsidRDefault="00C95122" w:rsidP="00C95122">
      <w:pPr>
        <w:spacing w:line="360" w:lineRule="auto"/>
        <w:jc w:val="right"/>
        <w:rPr>
          <w:rFonts w:ascii="Calibri" w:hAnsi="Calibri" w:cs="Calibri"/>
          <w:color w:val="000000"/>
          <w:szCs w:val="20"/>
        </w:rPr>
      </w:pPr>
      <w:r w:rsidRPr="00283559">
        <w:rPr>
          <w:rFonts w:ascii="Calibri" w:hAnsi="Calibri" w:cs="Calibri"/>
          <w:color w:val="000000"/>
          <w:szCs w:val="20"/>
        </w:rPr>
        <w:t>Local e data</w:t>
      </w:r>
    </w:p>
    <w:p w14:paraId="4195163B" w14:textId="77777777" w:rsidR="00C95122" w:rsidRPr="00283559" w:rsidRDefault="00C95122" w:rsidP="00C95122">
      <w:pPr>
        <w:spacing w:line="360" w:lineRule="auto"/>
        <w:jc w:val="right"/>
        <w:rPr>
          <w:rFonts w:ascii="Calibri" w:hAnsi="Calibri" w:cs="Calibri"/>
          <w:color w:val="000000"/>
          <w:szCs w:val="20"/>
        </w:rPr>
      </w:pPr>
    </w:p>
    <w:p w14:paraId="0F82B8F1" w14:textId="77777777" w:rsidR="00C95122" w:rsidRPr="00283559" w:rsidRDefault="00C95122" w:rsidP="00C95122">
      <w:pPr>
        <w:spacing w:line="360" w:lineRule="auto"/>
        <w:jc w:val="right"/>
        <w:rPr>
          <w:rFonts w:ascii="Calibri" w:hAnsi="Calibri" w:cs="Calibri"/>
          <w:color w:val="000000"/>
          <w:szCs w:val="20"/>
        </w:rPr>
      </w:pPr>
    </w:p>
    <w:p w14:paraId="24FDB16C" w14:textId="77777777" w:rsidR="00C95122" w:rsidRPr="00283559" w:rsidRDefault="00C95122" w:rsidP="00C95122">
      <w:pPr>
        <w:spacing w:line="360" w:lineRule="auto"/>
        <w:jc w:val="center"/>
        <w:rPr>
          <w:rFonts w:ascii="Calibri" w:hAnsi="Calibri" w:cs="Calibri"/>
          <w:color w:val="000000"/>
          <w:szCs w:val="20"/>
        </w:rPr>
      </w:pPr>
      <w:r w:rsidRPr="00283559">
        <w:rPr>
          <w:rFonts w:ascii="Calibri" w:hAnsi="Calibri" w:cs="Calibri"/>
          <w:color w:val="000000"/>
          <w:szCs w:val="20"/>
        </w:rPr>
        <w:t>Nome e Assinatura do Representante Legal</w:t>
      </w:r>
    </w:p>
    <w:p w14:paraId="338C34BB" w14:textId="77777777" w:rsidR="00C95122" w:rsidRPr="00283559" w:rsidRDefault="00C95122" w:rsidP="00C95122">
      <w:pPr>
        <w:spacing w:line="360" w:lineRule="auto"/>
        <w:jc w:val="center"/>
        <w:rPr>
          <w:rFonts w:ascii="Calibri" w:hAnsi="Calibri" w:cs="Calibri"/>
          <w:color w:val="000000"/>
          <w:szCs w:val="20"/>
        </w:rPr>
      </w:pPr>
      <w:r w:rsidRPr="00283559">
        <w:rPr>
          <w:rFonts w:ascii="Calibri" w:hAnsi="Calibri" w:cs="Calibri"/>
          <w:color w:val="000000"/>
          <w:szCs w:val="20"/>
        </w:rPr>
        <w:t>Carimbo CNPJ da Empresa</w:t>
      </w:r>
    </w:p>
    <w:sectPr w:rsidR="00C95122" w:rsidRPr="00283559" w:rsidSect="00C722C0">
      <w:headerReference w:type="default" r:id="rId11"/>
      <w:footerReference w:type="default" r:id="rId12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7DE430" w14:textId="77777777" w:rsidR="00A71484" w:rsidRDefault="00A71484">
      <w:r>
        <w:separator/>
      </w:r>
    </w:p>
  </w:endnote>
  <w:endnote w:type="continuationSeparator" w:id="0">
    <w:p w14:paraId="68E089FF" w14:textId="77777777" w:rsidR="00A71484" w:rsidRDefault="00A7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axCondensed">
    <w:panose1 w:val="02000506050000020004"/>
    <w:charset w:val="00"/>
    <w:family w:val="auto"/>
    <w:pitch w:val="variable"/>
    <w:sig w:usb0="800000AF" w:usb1="40002048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8112C" w14:textId="77777777" w:rsidR="00873EAB" w:rsidRPr="0093154B" w:rsidRDefault="00873EAB" w:rsidP="00873EAB">
    <w:pPr>
      <w:tabs>
        <w:tab w:val="center" w:pos="4320"/>
        <w:tab w:val="right" w:pos="8640"/>
      </w:tabs>
      <w:spacing w:after="120" w:line="276" w:lineRule="auto"/>
      <w:ind w:left="-1701" w:right="-1134"/>
      <w:jc w:val="center"/>
      <w:rPr>
        <w:rFonts w:cs="Arial"/>
        <w:b/>
        <w:color w:val="2C778C"/>
      </w:rPr>
    </w:pPr>
    <w:r w:rsidRPr="0093154B">
      <w:rPr>
        <w:rFonts w:cs="Arial"/>
        <w:b/>
        <w:color w:val="2C778C"/>
      </w:rPr>
      <w:t>_________</w:t>
    </w:r>
    <w:r>
      <w:rPr>
        <w:rFonts w:cs="Arial"/>
        <w:b/>
        <w:color w:val="2C778C"/>
      </w:rPr>
      <w:t>__</w:t>
    </w:r>
    <w:r w:rsidRPr="0093154B">
      <w:rPr>
        <w:rFonts w:cs="Arial"/>
        <w:b/>
        <w:color w:val="2C778C"/>
      </w:rPr>
      <w:t>____________________</w:t>
    </w:r>
    <w:r>
      <w:rPr>
        <w:rFonts w:cs="Arial"/>
        <w:b/>
        <w:color w:val="2C778C"/>
      </w:rPr>
      <w:t>________________</w:t>
    </w:r>
    <w:r w:rsidRPr="0093154B">
      <w:rPr>
        <w:rFonts w:cs="Arial"/>
        <w:b/>
        <w:color w:val="2C778C"/>
      </w:rPr>
      <w:t>__________________________________________________________</w:t>
    </w:r>
  </w:p>
  <w:p w14:paraId="65E7BA9F" w14:textId="77777777" w:rsidR="00873EAB" w:rsidRPr="003F1946" w:rsidRDefault="00873EAB" w:rsidP="00873EAB">
    <w:pPr>
      <w:pStyle w:val="Rodap"/>
      <w:ind w:left="-567"/>
      <w:rPr>
        <w:rFonts w:ascii="DaxCondensed" w:hAnsi="DaxCondensed" w:cs="Arial"/>
        <w:color w:val="2C778C"/>
        <w:szCs w:val="20"/>
      </w:rPr>
    </w:pPr>
    <w:r w:rsidRPr="003F1946">
      <w:rPr>
        <w:rFonts w:ascii="DaxCondensed" w:hAnsi="DaxCondensed" w:cs="Arial"/>
        <w:color w:val="2C778C"/>
        <w:szCs w:val="20"/>
      </w:rPr>
      <w:t>Rua Dona Laura, nº 320, 14º e 15º andares, bairro Rio Branco - Porto Alegre/RS - CEP:</w:t>
    </w:r>
    <w:r w:rsidRPr="003F1946">
      <w:rPr>
        <w:rFonts w:ascii="DaxCondensed" w:hAnsi="DaxCondensed"/>
        <w:szCs w:val="20"/>
      </w:rPr>
      <w:t xml:space="preserve"> </w:t>
    </w:r>
    <w:r w:rsidRPr="003F1946">
      <w:rPr>
        <w:rFonts w:ascii="DaxCondensed" w:hAnsi="DaxCondensed" w:cs="Arial"/>
        <w:color w:val="2C778C"/>
        <w:szCs w:val="20"/>
      </w:rPr>
      <w:t>90430-090 | Telefone: (51) 3094.9800</w:t>
    </w:r>
    <w:r>
      <w:rPr>
        <w:rFonts w:ascii="DaxCondensed" w:hAnsi="DaxCondensed" w:cs="Arial"/>
        <w:color w:val="2C778C"/>
        <w:szCs w:val="20"/>
      </w:rPr>
      <w:t xml:space="preserve">        </w:t>
    </w:r>
    <w:sdt>
      <w:sdtPr>
        <w:rPr>
          <w:szCs w:val="20"/>
        </w:rPr>
        <w:id w:val="-54780485"/>
        <w:docPartObj>
          <w:docPartGallery w:val="Page Numbers (Bottom of Page)"/>
          <w:docPartUnique/>
        </w:docPartObj>
      </w:sdtPr>
      <w:sdtEndPr>
        <w:rPr>
          <w:rFonts w:ascii="DaxCondensed" w:hAnsi="DaxCondensed" w:cs="Arial"/>
          <w:color w:val="2C778C"/>
        </w:rPr>
      </w:sdtEndPr>
      <w:sdtContent>
        <w:r w:rsidRPr="003F1946">
          <w:rPr>
            <w:rFonts w:ascii="DaxCondensed" w:hAnsi="DaxCondensed" w:cs="Arial"/>
            <w:color w:val="2C778C"/>
            <w:szCs w:val="20"/>
          </w:rPr>
          <w:fldChar w:fldCharType="begin"/>
        </w:r>
        <w:r w:rsidRPr="003F1946">
          <w:rPr>
            <w:rFonts w:ascii="DaxCondensed" w:hAnsi="DaxCondensed" w:cs="Arial"/>
            <w:color w:val="2C778C"/>
            <w:szCs w:val="20"/>
          </w:rPr>
          <w:instrText>PAGE   \* MERGEFORMAT</w:instrText>
        </w:r>
        <w:r w:rsidRPr="003F1946">
          <w:rPr>
            <w:rFonts w:ascii="DaxCondensed" w:hAnsi="DaxCondensed" w:cs="Arial"/>
            <w:color w:val="2C778C"/>
            <w:szCs w:val="20"/>
          </w:rPr>
          <w:fldChar w:fldCharType="separate"/>
        </w:r>
        <w:r w:rsidR="007159A7">
          <w:rPr>
            <w:rFonts w:ascii="DaxCondensed" w:hAnsi="DaxCondensed" w:cs="Arial"/>
            <w:noProof/>
            <w:color w:val="2C778C"/>
            <w:szCs w:val="20"/>
          </w:rPr>
          <w:t>4</w:t>
        </w:r>
        <w:r w:rsidRPr="003F1946">
          <w:rPr>
            <w:rFonts w:ascii="DaxCondensed" w:hAnsi="DaxCondensed" w:cs="Arial"/>
            <w:color w:val="2C778C"/>
            <w:szCs w:val="20"/>
          </w:rPr>
          <w:fldChar w:fldCharType="end"/>
        </w:r>
      </w:sdtContent>
    </w:sdt>
  </w:p>
  <w:p w14:paraId="05EF4659" w14:textId="77777777" w:rsidR="00873EAB" w:rsidRPr="003F1946" w:rsidRDefault="00873EAB" w:rsidP="00873EAB">
    <w:pPr>
      <w:pStyle w:val="Rodap"/>
      <w:ind w:left="-567"/>
      <w:rPr>
        <w:szCs w:val="20"/>
      </w:rPr>
    </w:pPr>
    <w:r w:rsidRPr="003F1946">
      <w:rPr>
        <w:rFonts w:ascii="DaxCondensed" w:hAnsi="DaxCondensed" w:cs="Arial"/>
        <w:b/>
        <w:color w:val="2C778C"/>
        <w:szCs w:val="20"/>
      </w:rPr>
      <w:t>www.caurs.gov.br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4E187" w14:textId="77777777" w:rsidR="00A71484" w:rsidRDefault="00A71484">
      <w:r>
        <w:separator/>
      </w:r>
    </w:p>
  </w:footnote>
  <w:footnote w:type="continuationSeparator" w:id="0">
    <w:p w14:paraId="0DFE0783" w14:textId="77777777" w:rsidR="00A71484" w:rsidRDefault="00A7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91D69" w14:textId="7ADA0968" w:rsidR="00873EAB" w:rsidRDefault="00873EAB">
    <w:pPr>
      <w:pStyle w:val="Cabealho"/>
    </w:pPr>
    <w:r>
      <w:rPr>
        <w:noProof/>
        <w:color w:val="296D7A"/>
        <w:sz w:val="22"/>
      </w:rPr>
      <w:drawing>
        <wp:anchor distT="0" distB="0" distL="114300" distR="114300" simplePos="0" relativeHeight="251659264" behindDoc="1" locked="0" layoutInCell="1" allowOverlap="1" wp14:anchorId="19A7DBE3" wp14:editId="52472D07">
          <wp:simplePos x="0" y="0"/>
          <wp:positionH relativeFrom="page">
            <wp:posOffset>-2514</wp:posOffset>
          </wp:positionH>
          <wp:positionV relativeFrom="paragraph">
            <wp:posOffset>-432232</wp:posOffset>
          </wp:positionV>
          <wp:extent cx="7560000" cy="969962"/>
          <wp:effectExtent l="0" t="0" r="3175" b="1905"/>
          <wp:wrapNone/>
          <wp:docPr id="16" name="Imagem 16" descr="CAU-RS-timbrado-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U-RS-timbrado-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906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9699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58E0BE8"/>
    <w:multiLevelType w:val="multilevel"/>
    <w:tmpl w:val="8488B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61DD361E"/>
    <w:multiLevelType w:val="multilevel"/>
    <w:tmpl w:val="41EC6564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630482658">
    <w:abstractNumId w:val="2"/>
  </w:num>
  <w:num w:numId="2" w16cid:durableId="1758207226">
    <w:abstractNumId w:val="0"/>
  </w:num>
  <w:num w:numId="3" w16cid:durableId="148265278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57E0C"/>
    <w:rsid w:val="00060414"/>
    <w:rsid w:val="00061023"/>
    <w:rsid w:val="00062853"/>
    <w:rsid w:val="0006537A"/>
    <w:rsid w:val="00066688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A791D"/>
    <w:rsid w:val="000B0C17"/>
    <w:rsid w:val="000B3D7E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103FF"/>
    <w:rsid w:val="00113EEB"/>
    <w:rsid w:val="001219B0"/>
    <w:rsid w:val="00123C55"/>
    <w:rsid w:val="00124990"/>
    <w:rsid w:val="00125388"/>
    <w:rsid w:val="00125CE8"/>
    <w:rsid w:val="001304C0"/>
    <w:rsid w:val="001315F2"/>
    <w:rsid w:val="001373B2"/>
    <w:rsid w:val="0014004B"/>
    <w:rsid w:val="0014325E"/>
    <w:rsid w:val="00146BDF"/>
    <w:rsid w:val="001516EA"/>
    <w:rsid w:val="00152908"/>
    <w:rsid w:val="00153CD3"/>
    <w:rsid w:val="00153E25"/>
    <w:rsid w:val="00154505"/>
    <w:rsid w:val="0015684D"/>
    <w:rsid w:val="00160BBD"/>
    <w:rsid w:val="00160DA4"/>
    <w:rsid w:val="00161B87"/>
    <w:rsid w:val="00162D31"/>
    <w:rsid w:val="001641A5"/>
    <w:rsid w:val="0016584A"/>
    <w:rsid w:val="001671B9"/>
    <w:rsid w:val="00170CE1"/>
    <w:rsid w:val="00172946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9481F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92C"/>
    <w:rsid w:val="0026386A"/>
    <w:rsid w:val="00264DD8"/>
    <w:rsid w:val="00267079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3559"/>
    <w:rsid w:val="002841BC"/>
    <w:rsid w:val="00284939"/>
    <w:rsid w:val="0028765E"/>
    <w:rsid w:val="0029037D"/>
    <w:rsid w:val="00292196"/>
    <w:rsid w:val="002937D4"/>
    <w:rsid w:val="00294601"/>
    <w:rsid w:val="002B0C0A"/>
    <w:rsid w:val="002C54C1"/>
    <w:rsid w:val="002C6DD2"/>
    <w:rsid w:val="002C7133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43CC"/>
    <w:rsid w:val="00334E6B"/>
    <w:rsid w:val="00335A16"/>
    <w:rsid w:val="00337E4C"/>
    <w:rsid w:val="00340EE0"/>
    <w:rsid w:val="00343032"/>
    <w:rsid w:val="00346A70"/>
    <w:rsid w:val="00347C56"/>
    <w:rsid w:val="0035368D"/>
    <w:rsid w:val="0035658A"/>
    <w:rsid w:val="00364141"/>
    <w:rsid w:val="00367509"/>
    <w:rsid w:val="00367EF6"/>
    <w:rsid w:val="00372767"/>
    <w:rsid w:val="00373F2A"/>
    <w:rsid w:val="00374792"/>
    <w:rsid w:val="00375402"/>
    <w:rsid w:val="003761A8"/>
    <w:rsid w:val="003779A2"/>
    <w:rsid w:val="00380A79"/>
    <w:rsid w:val="0038139C"/>
    <w:rsid w:val="00381BEB"/>
    <w:rsid w:val="00386157"/>
    <w:rsid w:val="00386ADE"/>
    <w:rsid w:val="00387D32"/>
    <w:rsid w:val="00387EDD"/>
    <w:rsid w:val="00390847"/>
    <w:rsid w:val="00391E14"/>
    <w:rsid w:val="003922F7"/>
    <w:rsid w:val="003959F6"/>
    <w:rsid w:val="003A73C1"/>
    <w:rsid w:val="003B30ED"/>
    <w:rsid w:val="003B791E"/>
    <w:rsid w:val="003C609E"/>
    <w:rsid w:val="003C6275"/>
    <w:rsid w:val="003C6439"/>
    <w:rsid w:val="003D0467"/>
    <w:rsid w:val="003D25A8"/>
    <w:rsid w:val="003E1EA3"/>
    <w:rsid w:val="003E4927"/>
    <w:rsid w:val="003E4D76"/>
    <w:rsid w:val="003E55B1"/>
    <w:rsid w:val="003E7D21"/>
    <w:rsid w:val="003F004A"/>
    <w:rsid w:val="003F1437"/>
    <w:rsid w:val="003F185C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5359"/>
    <w:rsid w:val="004316D7"/>
    <w:rsid w:val="00431EDA"/>
    <w:rsid w:val="0043231C"/>
    <w:rsid w:val="00432470"/>
    <w:rsid w:val="00435447"/>
    <w:rsid w:val="00437AA2"/>
    <w:rsid w:val="00437AAE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57F5B"/>
    <w:rsid w:val="00460E8A"/>
    <w:rsid w:val="004615EA"/>
    <w:rsid w:val="00461DA7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A412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1813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A5C"/>
    <w:rsid w:val="00512D53"/>
    <w:rsid w:val="00514883"/>
    <w:rsid w:val="00517D9B"/>
    <w:rsid w:val="0053132E"/>
    <w:rsid w:val="00535014"/>
    <w:rsid w:val="005377C5"/>
    <w:rsid w:val="0054481A"/>
    <w:rsid w:val="00553791"/>
    <w:rsid w:val="00554CF4"/>
    <w:rsid w:val="00561C04"/>
    <w:rsid w:val="0056213B"/>
    <w:rsid w:val="00562F82"/>
    <w:rsid w:val="00564913"/>
    <w:rsid w:val="00565236"/>
    <w:rsid w:val="00573C5A"/>
    <w:rsid w:val="0057623B"/>
    <w:rsid w:val="005800D8"/>
    <w:rsid w:val="005846C9"/>
    <w:rsid w:val="005873FC"/>
    <w:rsid w:val="005876CD"/>
    <w:rsid w:val="005903E5"/>
    <w:rsid w:val="00590EAF"/>
    <w:rsid w:val="0059428F"/>
    <w:rsid w:val="00595DA6"/>
    <w:rsid w:val="00596E71"/>
    <w:rsid w:val="005A3FE7"/>
    <w:rsid w:val="005A6A91"/>
    <w:rsid w:val="005B0066"/>
    <w:rsid w:val="005B26A7"/>
    <w:rsid w:val="005C3930"/>
    <w:rsid w:val="005C76D8"/>
    <w:rsid w:val="005D207E"/>
    <w:rsid w:val="005D23DB"/>
    <w:rsid w:val="005D4F80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3686"/>
    <w:rsid w:val="00605C11"/>
    <w:rsid w:val="00606440"/>
    <w:rsid w:val="006078C2"/>
    <w:rsid w:val="00613DA3"/>
    <w:rsid w:val="006161E4"/>
    <w:rsid w:val="006171A9"/>
    <w:rsid w:val="00621777"/>
    <w:rsid w:val="00623436"/>
    <w:rsid w:val="006261CA"/>
    <w:rsid w:val="0062722C"/>
    <w:rsid w:val="006328B1"/>
    <w:rsid w:val="00635301"/>
    <w:rsid w:val="00640F39"/>
    <w:rsid w:val="006463F8"/>
    <w:rsid w:val="00655AAF"/>
    <w:rsid w:val="00656A30"/>
    <w:rsid w:val="00666573"/>
    <w:rsid w:val="006673E7"/>
    <w:rsid w:val="00674964"/>
    <w:rsid w:val="00680B7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C17A0"/>
    <w:rsid w:val="006C55D1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16A"/>
    <w:rsid w:val="006F5BFB"/>
    <w:rsid w:val="006F6B0A"/>
    <w:rsid w:val="0070059F"/>
    <w:rsid w:val="00700CBD"/>
    <w:rsid w:val="007015A6"/>
    <w:rsid w:val="007028C7"/>
    <w:rsid w:val="00704462"/>
    <w:rsid w:val="007064DB"/>
    <w:rsid w:val="00707EB0"/>
    <w:rsid w:val="00710BB0"/>
    <w:rsid w:val="00710C7E"/>
    <w:rsid w:val="007159A7"/>
    <w:rsid w:val="00722765"/>
    <w:rsid w:val="00732484"/>
    <w:rsid w:val="007327AF"/>
    <w:rsid w:val="00733DE0"/>
    <w:rsid w:val="007357C5"/>
    <w:rsid w:val="007370F4"/>
    <w:rsid w:val="0074032D"/>
    <w:rsid w:val="00740D25"/>
    <w:rsid w:val="00741328"/>
    <w:rsid w:val="00747DF1"/>
    <w:rsid w:val="00756DA6"/>
    <w:rsid w:val="00756F76"/>
    <w:rsid w:val="007642F4"/>
    <w:rsid w:val="007679B9"/>
    <w:rsid w:val="00767EC2"/>
    <w:rsid w:val="00771E0B"/>
    <w:rsid w:val="00771F0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CD7"/>
    <w:rsid w:val="0079430D"/>
    <w:rsid w:val="0079754C"/>
    <w:rsid w:val="00797553"/>
    <w:rsid w:val="007A1395"/>
    <w:rsid w:val="007A515E"/>
    <w:rsid w:val="007A538E"/>
    <w:rsid w:val="007B19CE"/>
    <w:rsid w:val="007B70CF"/>
    <w:rsid w:val="007B7C23"/>
    <w:rsid w:val="007C0255"/>
    <w:rsid w:val="007C09C8"/>
    <w:rsid w:val="007C0C22"/>
    <w:rsid w:val="007C13ED"/>
    <w:rsid w:val="007C2707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223B2"/>
    <w:rsid w:val="00824B29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601A9"/>
    <w:rsid w:val="00861A74"/>
    <w:rsid w:val="00862F4C"/>
    <w:rsid w:val="00865B0D"/>
    <w:rsid w:val="0087083B"/>
    <w:rsid w:val="00871B33"/>
    <w:rsid w:val="00872949"/>
    <w:rsid w:val="00873EAB"/>
    <w:rsid w:val="00880FD6"/>
    <w:rsid w:val="008820E0"/>
    <w:rsid w:val="00886FE5"/>
    <w:rsid w:val="00887874"/>
    <w:rsid w:val="008941DB"/>
    <w:rsid w:val="00896235"/>
    <w:rsid w:val="008A16EA"/>
    <w:rsid w:val="008B4DF5"/>
    <w:rsid w:val="008B5AD8"/>
    <w:rsid w:val="008B6162"/>
    <w:rsid w:val="008C04DF"/>
    <w:rsid w:val="008C1971"/>
    <w:rsid w:val="008D0511"/>
    <w:rsid w:val="008D2CAF"/>
    <w:rsid w:val="008D3ACE"/>
    <w:rsid w:val="008D51CC"/>
    <w:rsid w:val="008E07B3"/>
    <w:rsid w:val="008E0C86"/>
    <w:rsid w:val="008E4F95"/>
    <w:rsid w:val="008F4D52"/>
    <w:rsid w:val="008F4E41"/>
    <w:rsid w:val="0090408D"/>
    <w:rsid w:val="00904E6B"/>
    <w:rsid w:val="00906300"/>
    <w:rsid w:val="00906EEC"/>
    <w:rsid w:val="00914204"/>
    <w:rsid w:val="00914CE9"/>
    <w:rsid w:val="0091575C"/>
    <w:rsid w:val="00915C7E"/>
    <w:rsid w:val="0092230C"/>
    <w:rsid w:val="00922606"/>
    <w:rsid w:val="00922D31"/>
    <w:rsid w:val="00923BF8"/>
    <w:rsid w:val="0092559F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347"/>
    <w:rsid w:val="00950D81"/>
    <w:rsid w:val="009511FB"/>
    <w:rsid w:val="009543EB"/>
    <w:rsid w:val="009558C3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9079E"/>
    <w:rsid w:val="00991C51"/>
    <w:rsid w:val="00992181"/>
    <w:rsid w:val="0099595C"/>
    <w:rsid w:val="00995FFD"/>
    <w:rsid w:val="009A3CC7"/>
    <w:rsid w:val="009A45B0"/>
    <w:rsid w:val="009A5EE4"/>
    <w:rsid w:val="009A6A6F"/>
    <w:rsid w:val="009B0D00"/>
    <w:rsid w:val="009B1B69"/>
    <w:rsid w:val="009B5725"/>
    <w:rsid w:val="009B66AF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68BD"/>
    <w:rsid w:val="00A003EA"/>
    <w:rsid w:val="00A055A5"/>
    <w:rsid w:val="00A071A4"/>
    <w:rsid w:val="00A10DD6"/>
    <w:rsid w:val="00A12A7C"/>
    <w:rsid w:val="00A1330E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1484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17F3"/>
    <w:rsid w:val="00A92733"/>
    <w:rsid w:val="00AA1165"/>
    <w:rsid w:val="00AA3F31"/>
    <w:rsid w:val="00AA4625"/>
    <w:rsid w:val="00AB06DE"/>
    <w:rsid w:val="00AB1D02"/>
    <w:rsid w:val="00AB1F1A"/>
    <w:rsid w:val="00AB40A5"/>
    <w:rsid w:val="00AC4396"/>
    <w:rsid w:val="00AC4F34"/>
    <w:rsid w:val="00AC5F0C"/>
    <w:rsid w:val="00AC6EC2"/>
    <w:rsid w:val="00AD66A9"/>
    <w:rsid w:val="00AE3A63"/>
    <w:rsid w:val="00AE3AD5"/>
    <w:rsid w:val="00AE3B2A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13C5"/>
    <w:rsid w:val="00B72B3F"/>
    <w:rsid w:val="00B76DB6"/>
    <w:rsid w:val="00B77DBF"/>
    <w:rsid w:val="00B810DF"/>
    <w:rsid w:val="00B81FBB"/>
    <w:rsid w:val="00B902B9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C7855"/>
    <w:rsid w:val="00BD1366"/>
    <w:rsid w:val="00BD139C"/>
    <w:rsid w:val="00BD3419"/>
    <w:rsid w:val="00BD43E5"/>
    <w:rsid w:val="00BD59E3"/>
    <w:rsid w:val="00BD5DF1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A5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60C2D"/>
    <w:rsid w:val="00C67302"/>
    <w:rsid w:val="00C70043"/>
    <w:rsid w:val="00C700FF"/>
    <w:rsid w:val="00C722C0"/>
    <w:rsid w:val="00C73861"/>
    <w:rsid w:val="00C7432C"/>
    <w:rsid w:val="00C75791"/>
    <w:rsid w:val="00C75FB1"/>
    <w:rsid w:val="00C76304"/>
    <w:rsid w:val="00C83305"/>
    <w:rsid w:val="00C84955"/>
    <w:rsid w:val="00C86467"/>
    <w:rsid w:val="00C9099D"/>
    <w:rsid w:val="00C95122"/>
    <w:rsid w:val="00C95C72"/>
    <w:rsid w:val="00C96B86"/>
    <w:rsid w:val="00C974AF"/>
    <w:rsid w:val="00C97DF7"/>
    <w:rsid w:val="00CA12C2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CF3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402D"/>
    <w:rsid w:val="00D16FA0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612"/>
    <w:rsid w:val="00D878CA"/>
    <w:rsid w:val="00D9239E"/>
    <w:rsid w:val="00D938C1"/>
    <w:rsid w:val="00DA2514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109C"/>
    <w:rsid w:val="00DD46E9"/>
    <w:rsid w:val="00DD68BA"/>
    <w:rsid w:val="00DE0D00"/>
    <w:rsid w:val="00DE16CD"/>
    <w:rsid w:val="00DE6492"/>
    <w:rsid w:val="00DF10DA"/>
    <w:rsid w:val="00DF126D"/>
    <w:rsid w:val="00DF231E"/>
    <w:rsid w:val="00DF280B"/>
    <w:rsid w:val="00DF28B7"/>
    <w:rsid w:val="00DF68C0"/>
    <w:rsid w:val="00DF77AB"/>
    <w:rsid w:val="00DF7F5A"/>
    <w:rsid w:val="00E00726"/>
    <w:rsid w:val="00E00969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9F2"/>
    <w:rsid w:val="00E70C44"/>
    <w:rsid w:val="00E72B6E"/>
    <w:rsid w:val="00E83865"/>
    <w:rsid w:val="00E872A7"/>
    <w:rsid w:val="00E87608"/>
    <w:rsid w:val="00E92B50"/>
    <w:rsid w:val="00E94260"/>
    <w:rsid w:val="00EA19E9"/>
    <w:rsid w:val="00EA369D"/>
    <w:rsid w:val="00EA3C92"/>
    <w:rsid w:val="00EA411E"/>
    <w:rsid w:val="00EA641F"/>
    <w:rsid w:val="00EA6A5A"/>
    <w:rsid w:val="00EB19E0"/>
    <w:rsid w:val="00EB5A80"/>
    <w:rsid w:val="00EC07DD"/>
    <w:rsid w:val="00EC0D7C"/>
    <w:rsid w:val="00EC3652"/>
    <w:rsid w:val="00EC4E43"/>
    <w:rsid w:val="00EC5B2F"/>
    <w:rsid w:val="00EC7F14"/>
    <w:rsid w:val="00ED2638"/>
    <w:rsid w:val="00EE220A"/>
    <w:rsid w:val="00EE2853"/>
    <w:rsid w:val="00EE680F"/>
    <w:rsid w:val="00EF2567"/>
    <w:rsid w:val="00EF51A3"/>
    <w:rsid w:val="00EF5D36"/>
    <w:rsid w:val="00EF66FC"/>
    <w:rsid w:val="00F0135B"/>
    <w:rsid w:val="00F02E73"/>
    <w:rsid w:val="00F10140"/>
    <w:rsid w:val="00F11BAF"/>
    <w:rsid w:val="00F11CE3"/>
    <w:rsid w:val="00F16FDF"/>
    <w:rsid w:val="00F17DCE"/>
    <w:rsid w:val="00F22750"/>
    <w:rsid w:val="00F23896"/>
    <w:rsid w:val="00F23CA1"/>
    <w:rsid w:val="00F2401A"/>
    <w:rsid w:val="00F25070"/>
    <w:rsid w:val="00F2646F"/>
    <w:rsid w:val="00F27E65"/>
    <w:rsid w:val="00F31A21"/>
    <w:rsid w:val="00F32014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3A6B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0EA"/>
    <w:rsid w:val="00F904AE"/>
    <w:rsid w:val="00F92667"/>
    <w:rsid w:val="00F954C3"/>
    <w:rsid w:val="00F95E66"/>
    <w:rsid w:val="00F95FCB"/>
    <w:rsid w:val="00FA0966"/>
    <w:rsid w:val="00FA50D1"/>
    <w:rsid w:val="00FA6905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4722"/>
    <w:rsid w:val="00FD7077"/>
    <w:rsid w:val="00FE5BBC"/>
    <w:rsid w:val="00FF203B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5D875CAB"/>
  <w15:docId w15:val="{E22B807C-E8EA-439E-ADE5-98557F33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15A6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1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styleId="Reviso">
    <w:name w:val="Revision"/>
    <w:hidden/>
    <w:uiPriority w:val="99"/>
    <w:semiHidden/>
    <w:rsid w:val="00DF10DA"/>
    <w:rPr>
      <w:rFonts w:ascii="Arial" w:hAnsi="Arial" w:cs="Tahoma"/>
      <w:szCs w:val="24"/>
    </w:rPr>
  </w:style>
  <w:style w:type="table" w:styleId="Tabelacomgrade">
    <w:name w:val="Table Grid"/>
    <w:basedOn w:val="Tabelanormal"/>
    <w:uiPriority w:val="39"/>
    <w:rsid w:val="00C95122"/>
    <w:rPr>
      <w:rFonts w:eastAsiaTheme="minorEastAsia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512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8355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283559"/>
    <w:pPr>
      <w:widowControl w:val="0"/>
      <w:autoSpaceDE w:val="0"/>
      <w:autoSpaceDN w:val="0"/>
      <w:spacing w:before="449"/>
      <w:ind w:left="672" w:hanging="672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Sumrio2">
    <w:name w:val="toc 2"/>
    <w:basedOn w:val="Normal"/>
    <w:uiPriority w:val="1"/>
    <w:qFormat/>
    <w:rsid w:val="00283559"/>
    <w:pPr>
      <w:widowControl w:val="0"/>
      <w:autoSpaceDE w:val="0"/>
      <w:autoSpaceDN w:val="0"/>
      <w:spacing w:before="101"/>
      <w:ind w:left="672" w:hanging="552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Corpodetexto">
    <w:name w:val="Body Text"/>
    <w:basedOn w:val="Normal"/>
    <w:link w:val="CorpodetextoChar"/>
    <w:uiPriority w:val="1"/>
    <w:qFormat/>
    <w:rsid w:val="00283559"/>
    <w:pPr>
      <w:widowControl w:val="0"/>
      <w:autoSpaceDE w:val="0"/>
      <w:autoSpaceDN w:val="0"/>
      <w:ind w:left="121"/>
      <w:jc w:val="both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283559"/>
    <w:rPr>
      <w:rFonts w:ascii="Calibri" w:eastAsia="Calibri" w:hAnsi="Calibri" w:cs="Calibri"/>
      <w:sz w:val="22"/>
      <w:szCs w:val="22"/>
      <w:lang w:val="pt-PT" w:eastAsia="en-US"/>
    </w:rPr>
  </w:style>
  <w:style w:type="paragraph" w:styleId="Ttulo">
    <w:name w:val="Title"/>
    <w:basedOn w:val="Normal"/>
    <w:link w:val="TtuloChar"/>
    <w:uiPriority w:val="10"/>
    <w:qFormat/>
    <w:rsid w:val="00283559"/>
    <w:pPr>
      <w:widowControl w:val="0"/>
      <w:autoSpaceDE w:val="0"/>
      <w:autoSpaceDN w:val="0"/>
      <w:ind w:left="2905" w:right="2895"/>
      <w:jc w:val="center"/>
    </w:pPr>
    <w:rPr>
      <w:rFonts w:ascii="Calibri" w:eastAsia="Calibri" w:hAnsi="Calibri" w:cs="Calibri"/>
      <w:b/>
      <w:bCs/>
      <w:sz w:val="24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283559"/>
    <w:rPr>
      <w:rFonts w:ascii="Calibri" w:eastAsia="Calibri" w:hAnsi="Calibri" w:cs="Calibri"/>
      <w:b/>
      <w:bCs/>
      <w:sz w:val="24"/>
      <w:szCs w:val="24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28355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28355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2835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F608F0-4AE6-4ADD-AB7A-2B730A713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3B39D1-AAD7-4805-A21A-566AE029C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C75F5-0DD0-4BBC-95AB-636FF52FB5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E1471B-2E1E-4615-9F8A-25AA85545B96}">
  <ds:schemaRefs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52c93ea8-e2de-466c-b401-d7fabeb94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190</TotalTime>
  <Pages>23</Pages>
  <Words>7285</Words>
  <Characters>37373</Characters>
  <Application>Microsoft Office Word</Application>
  <DocSecurity>0</DocSecurity>
  <Lines>311</Lines>
  <Paragraphs>89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44569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Aliakyn Laguna Kersbaumer da Silva</cp:lastModifiedBy>
  <cp:revision>27</cp:revision>
  <cp:lastPrinted>2017-09-20T20:17:00Z</cp:lastPrinted>
  <dcterms:created xsi:type="dcterms:W3CDTF">2022-02-23T18:21:00Z</dcterms:created>
  <dcterms:modified xsi:type="dcterms:W3CDTF">2024-03-26T18:45:00Z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