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2D93C90" w:rsidR="006B2A0B" w:rsidRPr="00861FDF" w:rsidRDefault="006B2A0B" w:rsidP="21E09AE7">
      <w:pPr>
        <w:spacing w:before="120" w:after="120" w:line="276" w:lineRule="auto"/>
        <w:jc w:val="center"/>
        <w:rPr>
          <w:rFonts w:asciiTheme="minorHAnsi" w:hAnsiTheme="minorHAnsi" w:cstheme="minorBidi"/>
          <w:b/>
          <w:bCs/>
          <w:sz w:val="24"/>
        </w:rPr>
      </w:pPr>
      <w:r w:rsidRPr="21E09AE7">
        <w:rPr>
          <w:rFonts w:asciiTheme="minorHAnsi" w:hAnsiTheme="minorHAnsi" w:cstheme="minorBidi"/>
          <w:b/>
          <w:bCs/>
          <w:sz w:val="24"/>
        </w:rPr>
        <w:t xml:space="preserve">ANEXO </w:t>
      </w:r>
      <w:r w:rsidR="00B44234" w:rsidRPr="21E09AE7">
        <w:rPr>
          <w:rFonts w:asciiTheme="minorHAnsi" w:hAnsiTheme="minorHAnsi" w:cstheme="minorBidi"/>
          <w:b/>
          <w:bCs/>
          <w:sz w:val="24"/>
        </w:rPr>
        <w:t>I</w:t>
      </w:r>
      <w:r w:rsidR="003F3B48">
        <w:rPr>
          <w:rFonts w:asciiTheme="minorHAnsi" w:hAnsiTheme="minorHAnsi" w:cstheme="minorBidi"/>
          <w:b/>
          <w:bCs/>
          <w:sz w:val="24"/>
        </w:rPr>
        <w:t>I</w:t>
      </w:r>
    </w:p>
    <w:p w14:paraId="09376073" w14:textId="596A4A06" w:rsidR="006B2A0B" w:rsidRPr="00861FDF" w:rsidRDefault="006B2A0B" w:rsidP="21E09AE7">
      <w:pPr>
        <w:spacing w:before="120" w:after="120" w:line="276" w:lineRule="auto"/>
        <w:jc w:val="center"/>
        <w:rPr>
          <w:rFonts w:asciiTheme="minorHAnsi" w:hAnsiTheme="minorHAnsi" w:cstheme="minorBidi"/>
          <w:b/>
          <w:bCs/>
          <w:caps/>
          <w:sz w:val="24"/>
          <w:u w:val="single"/>
        </w:rPr>
      </w:pPr>
      <w:r w:rsidRPr="21E09AE7">
        <w:rPr>
          <w:rFonts w:asciiTheme="minorHAnsi" w:hAnsiTheme="minorHAnsi" w:cstheme="minorBidi"/>
          <w:b/>
          <w:bCs/>
          <w:caps/>
          <w:sz w:val="24"/>
          <w:u w:val="single"/>
        </w:rPr>
        <w:t>FORMULÁRIO DE INFORMAÇÕES DO LICITANTE</w:t>
      </w:r>
    </w:p>
    <w:p w14:paraId="0A37501D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2F68EDF4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37D080E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5DAB6C7B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2EB378F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D6B61D5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6A05A809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B5E387D" w14:textId="77777777" w:rsidR="00C74F95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21E09AE7">
        <w:rPr>
          <w:rFonts w:asciiTheme="minorHAnsi" w:hAnsiTheme="minorHAnsi" w:cstheme="minorBidi"/>
          <w:sz w:val="24"/>
          <w:szCs w:val="24"/>
        </w:rPr>
        <w:t xml:space="preserve">Em razão da oportunidade de simplificar os trâmites de assinatura de instrumentos contratuais, de seus aditivos e de </w:t>
      </w:r>
      <w:r w:rsidR="00861FDF" w:rsidRPr="21E09AE7">
        <w:rPr>
          <w:rFonts w:asciiTheme="minorHAnsi" w:hAnsiTheme="minorHAnsi" w:cstheme="minorBidi"/>
          <w:b/>
          <w:bCs/>
          <w:sz w:val="24"/>
          <w:szCs w:val="24"/>
        </w:rPr>
        <w:t>Atas de Registro de Preços</w:t>
      </w:r>
      <w:r w:rsidR="00861FDF" w:rsidRPr="21E09AE7">
        <w:rPr>
          <w:rFonts w:asciiTheme="minorHAnsi" w:hAnsiTheme="minorHAnsi" w:cstheme="minorBidi"/>
          <w:sz w:val="24"/>
          <w:szCs w:val="24"/>
        </w:rPr>
        <w:t xml:space="preserve"> no âmbito do </w:t>
      </w:r>
      <w:r w:rsidR="00861FDF" w:rsidRPr="21E09AE7">
        <w:rPr>
          <w:rFonts w:asciiTheme="minorHAnsi" w:hAnsiTheme="minorHAnsi" w:cstheme="minorBidi"/>
          <w:b/>
          <w:bCs/>
          <w:sz w:val="24"/>
          <w:szCs w:val="24"/>
        </w:rPr>
        <w:t>SEI - EBSERH</w:t>
      </w:r>
      <w:r w:rsidR="00861FDF" w:rsidRPr="21E09AE7">
        <w:rPr>
          <w:rFonts w:asciiTheme="minorHAnsi" w:hAnsiTheme="minorHAnsi" w:cstheme="minorBidi"/>
          <w:sz w:val="24"/>
          <w:szCs w:val="24"/>
        </w:rPr>
        <w:t>, solicitamos</w:t>
      </w:r>
      <w:r w:rsidRPr="21E09AE7">
        <w:rPr>
          <w:rFonts w:asciiTheme="minorHAnsi" w:hAnsiTheme="minorHAnsi" w:cstheme="minorBidi"/>
          <w:sz w:val="24"/>
          <w:szCs w:val="24"/>
        </w:rPr>
        <w:t xml:space="preserve"> que preencha </w:t>
      </w:r>
      <w:r w:rsidR="0068629B" w:rsidRPr="21E09AE7">
        <w:rPr>
          <w:rFonts w:asciiTheme="minorHAnsi" w:hAnsiTheme="minorHAnsi" w:cstheme="minorBidi"/>
          <w:b/>
          <w:bCs/>
          <w:sz w:val="24"/>
          <w:szCs w:val="24"/>
          <w:u w:val="single"/>
        </w:rPr>
        <w:t>TODAS</w:t>
      </w:r>
      <w:r w:rsidR="0068629B" w:rsidRPr="21E09AE7">
        <w:rPr>
          <w:rFonts w:asciiTheme="minorHAnsi" w:hAnsiTheme="minorHAnsi" w:cstheme="minorBidi"/>
          <w:sz w:val="24"/>
          <w:szCs w:val="24"/>
        </w:rPr>
        <w:t xml:space="preserve"> </w:t>
      </w:r>
      <w:r w:rsidRPr="21E09AE7">
        <w:rPr>
          <w:rFonts w:asciiTheme="minorHAnsi" w:hAnsiTheme="minorHAnsi" w:cstheme="minorBidi"/>
          <w:sz w:val="24"/>
          <w:szCs w:val="24"/>
        </w:rPr>
        <w:t xml:space="preserve">as informações solicitadas </w:t>
      </w:r>
      <w:r w:rsidR="00861FDF" w:rsidRPr="21E09AE7">
        <w:rPr>
          <w:rFonts w:asciiTheme="minorHAnsi" w:hAnsiTheme="minorHAnsi" w:cstheme="minorBidi"/>
          <w:sz w:val="24"/>
          <w:szCs w:val="24"/>
        </w:rPr>
        <w:t>no</w:t>
      </w:r>
      <w:r w:rsidR="00D54CA2" w:rsidRPr="21E09AE7">
        <w:rPr>
          <w:rFonts w:asciiTheme="minorHAnsi" w:hAnsiTheme="minorHAnsi" w:cstheme="minorBidi"/>
          <w:sz w:val="24"/>
          <w:szCs w:val="24"/>
        </w:rPr>
        <w:t>s quadros abaixo</w:t>
      </w:r>
      <w:r w:rsidR="00861FDF" w:rsidRPr="21E09AE7">
        <w:rPr>
          <w:rFonts w:asciiTheme="minorHAnsi" w:hAnsiTheme="minorHAnsi" w:cstheme="minorBidi"/>
          <w:sz w:val="24"/>
          <w:szCs w:val="24"/>
        </w:rPr>
        <w:t>.</w:t>
      </w:r>
    </w:p>
    <w:p w14:paraId="41C8F39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2AB246AA" w14:textId="2D5FE04F" w:rsidR="00C74F95" w:rsidRPr="00861FDF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b/>
          <w:bCs/>
          <w:i/>
          <w:iCs/>
          <w:sz w:val="20"/>
        </w:rPr>
      </w:pPr>
      <w:r w:rsidRPr="21E09AE7">
        <w:rPr>
          <w:rFonts w:asciiTheme="minorHAnsi" w:hAnsiTheme="minorHAnsi" w:cstheme="minorBidi"/>
          <w:i/>
          <w:iCs/>
          <w:sz w:val="20"/>
        </w:rPr>
        <w:t>Enviar as informações</w:t>
      </w:r>
      <w:r w:rsidR="00861FDF" w:rsidRPr="21E09AE7">
        <w:rPr>
          <w:rFonts w:asciiTheme="minorHAnsi" w:hAnsiTheme="minorHAnsi" w:cstheme="minorBidi"/>
          <w:i/>
          <w:iCs/>
          <w:sz w:val="20"/>
        </w:rPr>
        <w:t xml:space="preserve">, junto com a proposta atualizada, </w:t>
      </w:r>
      <w:r w:rsidRPr="21E09AE7">
        <w:rPr>
          <w:rFonts w:asciiTheme="minorHAnsi" w:hAnsiTheme="minorHAnsi" w:cstheme="minorBidi"/>
          <w:b/>
          <w:bCs/>
          <w:i/>
          <w:iCs/>
          <w:sz w:val="20"/>
        </w:rPr>
        <w:t>via funcionalidade do Sistema do Compras Governamentais “Enviar anexo”.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2AC13A9E" w14:textId="77777777" w:rsidTr="21E09AE7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2912DFF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7176EC63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9B93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EndPr/>
            <w:sdtContent>
              <w:p w14:paraId="2416B327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21ECC8C2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B5C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EndPr/>
            <w:sdtContent>
              <w:p w14:paraId="7CB466C3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4AE7A148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4A2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EndPr/>
            <w:sdtContent>
              <w:p w14:paraId="68CBE3FC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7EC50356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A49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EndPr/>
            <w:sdtContent>
              <w:p w14:paraId="713837E6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E61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EndPr/>
            <w:sdtContent>
              <w:p w14:paraId="2C8CE86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E1BB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EndPr/>
            <w:sdtContent>
              <w:p w14:paraId="27A828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79839D1D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171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EndPr/>
            <w:sdtContent>
              <w:p w14:paraId="3B808BE7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45E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EndPr/>
            <w:sdtContent>
              <w:p w14:paraId="03784CA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00922CE9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DD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EndPr/>
            <w:sdtContent>
              <w:p w14:paraId="5EC5649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3E4CD54A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468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EndPr/>
            <w:sdtContent>
              <w:p w14:paraId="08E0DABB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85D64CF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4864" w14:textId="0AB76830" w:rsidR="00C74F95" w:rsidRPr="00861FDF" w:rsidRDefault="00C74F95" w:rsidP="21E09AE7">
            <w:pPr>
              <w:spacing w:before="60"/>
              <w:rPr>
                <w:rFonts w:asciiTheme="minorHAnsi" w:hAnsiTheme="minorHAnsi" w:cstheme="minorBidi"/>
                <w:b/>
                <w:bCs/>
                <w:sz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</w:rPr>
              <w:t>Nome do representante legal: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EndPr/>
            <w:sdtContent>
              <w:p w14:paraId="04D381B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46623192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AF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EndPr/>
            <w:sdtContent>
              <w:p w14:paraId="57A3EE4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847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EndPr/>
            <w:sdtContent>
              <w:p w14:paraId="2CA78B2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7188F0AB" w14:textId="47CB14BA" w:rsidR="00C74F95" w:rsidRDefault="00C74F95" w:rsidP="21E09AE7">
      <w:pPr>
        <w:pStyle w:val="Normal1"/>
        <w:spacing w:before="60" w:after="180" w:line="240" w:lineRule="auto"/>
        <w:jc w:val="both"/>
        <w:rPr>
          <w:rFonts w:asciiTheme="minorHAnsi" w:hAnsiTheme="minorHAnsi" w:cstheme="minorBidi"/>
          <w:i/>
          <w:iCs/>
          <w:sz w:val="18"/>
          <w:szCs w:val="18"/>
        </w:rPr>
      </w:pPr>
      <w:r w:rsidRPr="21E09AE7">
        <w:rPr>
          <w:rFonts w:asciiTheme="minorHAnsi" w:hAnsiTheme="minorHAnsi" w:cstheme="minorBidi"/>
          <w:i/>
          <w:iCs/>
          <w:sz w:val="18"/>
          <w:szCs w:val="18"/>
        </w:rPr>
        <w:t>Representante Legal é a pessoa responsável pela assinatura de eventuais Atas de Registro de Preço e/ou Contratos.</w:t>
      </w:r>
    </w:p>
    <w:p w14:paraId="2B72E2A8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>, convênios, acordos e outros instrumentos congêneres celebrados com a Ebserh;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72A3D3EC" w14:textId="77777777" w:rsidR="00C74F95" w:rsidRPr="00861FDF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sz w:val="24"/>
          <w:szCs w:val="24"/>
        </w:rPr>
      </w:pPr>
    </w:p>
    <w:p w14:paraId="095C8062" w14:textId="3C611299" w:rsidR="21E09AE7" w:rsidRDefault="21E09AE7" w:rsidP="21E09AE7">
      <w:pPr>
        <w:pStyle w:val="Normal1"/>
        <w:spacing w:line="240" w:lineRule="auto"/>
        <w:jc w:val="both"/>
        <w:rPr>
          <w:color w:val="000000" w:themeColor="text1"/>
          <w:szCs w:val="22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73839194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E13AD7C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50AE1173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370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EndPr/>
            <w:sdtContent>
              <w:p w14:paraId="6492EA9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D218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EndPr/>
            <w:sdtContent>
              <w:p w14:paraId="7430A87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3E5C5C0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DD5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EndPr/>
            <w:sdtContent>
              <w:p w14:paraId="375480A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5EE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EndPr/>
            <w:sdtContent>
              <w:p w14:paraId="4711AE3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9696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EndPr/>
            <w:sdtContent>
              <w:p w14:paraId="18DA59C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5F0E2222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21E09AE7">
        <w:rPr>
          <w:rFonts w:asciiTheme="minorHAnsi" w:hAnsiTheme="minorHAnsi" w:cstheme="minorBidi"/>
          <w:i/>
          <w:iCs/>
          <w:sz w:val="24"/>
          <w:szCs w:val="24"/>
        </w:rPr>
        <w:t xml:space="preserve">Obs.: Pagamentos só serão efetuados em </w:t>
      </w:r>
      <w:r w:rsidRPr="21E09AE7">
        <w:rPr>
          <w:rFonts w:asciiTheme="minorHAnsi" w:hAnsiTheme="minorHAnsi" w:cstheme="minorBidi"/>
          <w:i/>
          <w:iCs/>
          <w:sz w:val="24"/>
          <w:szCs w:val="24"/>
          <w:u w:val="single"/>
        </w:rPr>
        <w:t>Conta Corrente no CNPJ da Empresa</w:t>
      </w:r>
    </w:p>
    <w:p w14:paraId="44EAFD9C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F6F693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02B5B210" w14:textId="77777777" w:rsidTr="21E09AE7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102F5E7D" w14:textId="77777777" w:rsidR="0068629B" w:rsidRDefault="0068629B" w:rsidP="21E09AE7">
            <w:pPr>
              <w:pStyle w:val="Normal1"/>
              <w:spacing w:after="180" w:line="240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1E09AE7">
              <w:rPr>
                <w:rStyle w:val="Forte"/>
                <w:rFonts w:ascii="Calibri" w:eastAsia="Calibri" w:hAnsi="Calibri" w:cs="Calibri"/>
                <w:sz w:val="24"/>
                <w:szCs w:val="24"/>
              </w:rPr>
              <w:t>POLÍTICA DE TRANSAÇÕES COM PARTES RELACIONADAS DA EBSERH</w:t>
            </w:r>
          </w:p>
        </w:tc>
      </w:tr>
      <w:tr w:rsidR="0068629B" w14:paraId="082B7841" w14:textId="77777777" w:rsidTr="21E09AE7">
        <w:tc>
          <w:tcPr>
            <w:tcW w:w="4530" w:type="dxa"/>
            <w:vAlign w:val="center"/>
          </w:tcPr>
          <w:p w14:paraId="5076F4D9" w14:textId="77777777" w:rsidR="0068629B" w:rsidRPr="0068629B" w:rsidRDefault="0068629B" w:rsidP="21E09AE7">
            <w:pPr>
              <w:pStyle w:val="Normal1"/>
              <w:spacing w:after="180" w:line="240" w:lineRule="auto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  <w:vAlign w:val="center"/>
          </w:tcPr>
          <w:p w14:paraId="4980F040" w14:textId="77777777" w:rsidR="0068629B" w:rsidRPr="0068629B" w:rsidRDefault="0068629B" w:rsidP="21E09AE7">
            <w:pPr>
              <w:pStyle w:val="Normal1"/>
              <w:spacing w:after="180" w:line="240" w:lineRule="auto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CPF</w:t>
            </w:r>
          </w:p>
        </w:tc>
      </w:tr>
      <w:tr w:rsidR="0068629B" w14:paraId="4B94D5A5" w14:textId="77777777" w:rsidTr="21E09AE7">
        <w:tc>
          <w:tcPr>
            <w:tcW w:w="4530" w:type="dxa"/>
          </w:tcPr>
          <w:p w14:paraId="3DEEC669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3656B9AB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45FB0818" w14:textId="77777777" w:rsidTr="21E09AE7">
        <w:tc>
          <w:tcPr>
            <w:tcW w:w="4530" w:type="dxa"/>
          </w:tcPr>
          <w:p w14:paraId="049F31CB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5312826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2486C05" w14:textId="77777777" w:rsidTr="21E09AE7">
        <w:tc>
          <w:tcPr>
            <w:tcW w:w="4530" w:type="dxa"/>
          </w:tcPr>
          <w:p w14:paraId="4101652C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4B99056E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299C43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7DFC8" w14:textId="77777777" w:rsidR="00FC67F1" w:rsidRDefault="00FC67F1">
      <w:r>
        <w:separator/>
      </w:r>
    </w:p>
  </w:endnote>
  <w:endnote w:type="continuationSeparator" w:id="0">
    <w:p w14:paraId="074B9E23" w14:textId="77777777" w:rsidR="00FC67F1" w:rsidRDefault="00FC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EndPr/>
    <w:sdtContent>
      <w:p w14:paraId="1FC39945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0562CB0E" w14:textId="77777777" w:rsidR="00960443" w:rsidRDefault="00960443">
        <w:pPr>
          <w:pStyle w:val="Rodap"/>
          <w:jc w:val="right"/>
        </w:pPr>
      </w:p>
      <w:p w14:paraId="0EB546F9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E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CE0A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A959B" w14:textId="77777777" w:rsidR="00FC67F1" w:rsidRDefault="00FC67F1">
      <w:r>
        <w:separator/>
      </w:r>
    </w:p>
  </w:footnote>
  <w:footnote w:type="continuationSeparator" w:id="0">
    <w:p w14:paraId="301E5389" w14:textId="77777777" w:rsidR="00FC67F1" w:rsidRDefault="00FC6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F32D3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672B9700" wp14:editId="07777777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6C66B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6155CB0C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62EBF3C5" w14:textId="77777777" w:rsidR="00C4710B" w:rsidRPr="00C4710B" w:rsidRDefault="00574CBE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7CF64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748438479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6D98A12B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2946DB8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5997CC1D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110FFD37" w14:textId="77777777" w:rsidR="00960443" w:rsidRDefault="00960443" w:rsidP="00F16F28">
    <w:pPr>
      <w:pStyle w:val="Cabealho"/>
    </w:pPr>
  </w:p>
  <w:p w14:paraId="6B699379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967853637">
    <w:abstractNumId w:val="8"/>
  </w:num>
  <w:num w:numId="2" w16cid:durableId="1223056974">
    <w:abstractNumId w:val="0"/>
  </w:num>
  <w:num w:numId="3" w16cid:durableId="959798473">
    <w:abstractNumId w:val="6"/>
  </w:num>
  <w:num w:numId="4" w16cid:durableId="1861701118">
    <w:abstractNumId w:val="13"/>
  </w:num>
  <w:num w:numId="5" w16cid:durableId="2069305412">
    <w:abstractNumId w:val="4"/>
  </w:num>
  <w:num w:numId="6" w16cid:durableId="915434679">
    <w:abstractNumId w:val="14"/>
  </w:num>
  <w:num w:numId="7" w16cid:durableId="47145479">
    <w:abstractNumId w:val="10"/>
  </w:num>
  <w:num w:numId="8" w16cid:durableId="921791833">
    <w:abstractNumId w:val="2"/>
  </w:num>
  <w:num w:numId="9" w16cid:durableId="1076053888">
    <w:abstractNumId w:val="3"/>
  </w:num>
  <w:num w:numId="10" w16cid:durableId="1688097309">
    <w:abstractNumId w:val="7"/>
  </w:num>
  <w:num w:numId="11" w16cid:durableId="271088765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917985633">
    <w:abstractNumId w:val="12"/>
  </w:num>
  <w:num w:numId="13" w16cid:durableId="402411063">
    <w:abstractNumId w:val="8"/>
  </w:num>
  <w:num w:numId="14" w16cid:durableId="804396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59147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150998">
    <w:abstractNumId w:val="11"/>
  </w:num>
  <w:num w:numId="17" w16cid:durableId="180207010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9D9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578D"/>
    <w:rsid w:val="002C4614"/>
    <w:rsid w:val="002C54C1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45D4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3F3B48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4CBE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6E07"/>
    <w:rsid w:val="00987647"/>
    <w:rsid w:val="0099079E"/>
    <w:rsid w:val="00995FFD"/>
    <w:rsid w:val="009A0DB7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6D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CC5"/>
    <w:rsid w:val="00CE5CF2"/>
    <w:rsid w:val="00CF0BE6"/>
    <w:rsid w:val="00CF537C"/>
    <w:rsid w:val="00CF5FEA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C67F1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  <w:rsid w:val="1D1D9B4D"/>
    <w:rsid w:val="21E09AE7"/>
    <w:rsid w:val="2B7EC659"/>
    <w:rsid w:val="2C2EC14D"/>
    <w:rsid w:val="42DEC63D"/>
    <w:rsid w:val="5FC2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786170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20836987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124F85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B42B6"/>
    <w:rsid w:val="004E69EB"/>
    <w:rsid w:val="005A6AE0"/>
    <w:rsid w:val="005B6760"/>
    <w:rsid w:val="0068280D"/>
    <w:rsid w:val="006932A9"/>
    <w:rsid w:val="00695CF2"/>
    <w:rsid w:val="00720142"/>
    <w:rsid w:val="00732874"/>
    <w:rsid w:val="00745672"/>
    <w:rsid w:val="00745C85"/>
    <w:rsid w:val="0077153F"/>
    <w:rsid w:val="007F71BE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B2EA1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16" ma:contentTypeDescription="Criar um novo documento." ma:contentTypeScope="" ma:versionID="58b793dc0acdb6a6596af22d17b1f2d8">
  <xsd:schema xmlns:xsd="http://www.w3.org/2001/XMLSchema" xmlns:xs="http://www.w3.org/2001/XMLSchema" xmlns:p="http://schemas.microsoft.com/office/2006/metadata/properties" xmlns:ns1="http://schemas.microsoft.com/sharepoint/v3" xmlns:ns2="c3a55f41-1956-4496-8afb-06fab8a0c6dd" xmlns:ns3="5c73b2ae-0ffb-46d7-a565-4a8b02f31f03" targetNamespace="http://schemas.microsoft.com/office/2006/metadata/properties" ma:root="true" ma:fieldsID="2f48642462a85873b0bab61131cb35d1" ns1:_="" ns2:_="" ns3:_="">
    <xsd:import namespace="http://schemas.microsoft.com/sharepoint/v3"/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U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369CA8-B18E-4593-AFD8-F760668DAC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CE23AA-59A6-49B1-83DA-3A14F8C902FC}"/>
</file>

<file path=customXml/itemProps4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  <ds:schemaRef ds:uri="5c73b2ae-0ffb-46d7-a565-4a8b02f31f03"/>
    <ds:schemaRef ds:uri="c3a55f41-1956-4496-8afb-06fab8a0c6d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2</Pages>
  <Words>333</Words>
  <Characters>1941</Characters>
  <Application>Microsoft Office Word</Application>
  <DocSecurity>0</DocSecurity>
  <Lines>16</Lines>
  <Paragraphs>4</Paragraphs>
  <ScaleCrop>false</ScaleCrop>
  <Company>EDUARDO DOTTI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Julio Cesar Araujo Das Neves</cp:lastModifiedBy>
  <cp:revision>15</cp:revision>
  <cp:lastPrinted>2018-12-04T13:44:00Z</cp:lastPrinted>
  <dcterms:created xsi:type="dcterms:W3CDTF">2020-07-08T20:28:00Z</dcterms:created>
  <dcterms:modified xsi:type="dcterms:W3CDTF">2023-06-16T19:35:00Z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  <property fmtid="{D5CDD505-2E9C-101B-9397-08002B2CF9AE}" pid="3" name="MediaServiceImageTags">
    <vt:lpwstr/>
  </property>
</Properties>
</file>