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2EE46" w14:textId="00FF07AD" w:rsidR="003A42D4" w:rsidRDefault="00AD4400" w:rsidP="003A42D4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 xml:space="preserve">ANEXO </w:t>
      </w:r>
    </w:p>
    <w:p w14:paraId="530BE29F" w14:textId="77777777" w:rsidR="003A42D4" w:rsidRPr="006045BB" w:rsidRDefault="003A42D4" w:rsidP="003A42D4">
      <w:pPr>
        <w:spacing w:line="360" w:lineRule="auto"/>
        <w:jc w:val="center"/>
        <w:rPr>
          <w:b/>
          <w:szCs w:val="20"/>
        </w:rPr>
      </w:pPr>
    </w:p>
    <w:p w14:paraId="0A01DCE2" w14:textId="77777777" w:rsidR="003A42D4" w:rsidRPr="00D50735" w:rsidRDefault="003A42D4" w:rsidP="003A42D4">
      <w:pPr>
        <w:spacing w:line="360" w:lineRule="auto"/>
        <w:jc w:val="center"/>
        <w:rPr>
          <w:b/>
          <w:szCs w:val="20"/>
          <w:u w:val="single"/>
        </w:rPr>
      </w:pPr>
      <w:r w:rsidRPr="00D50735">
        <w:rPr>
          <w:b/>
          <w:szCs w:val="20"/>
          <w:u w:val="single"/>
        </w:rPr>
        <w:t>TERMO DE VISTORIA (MODELO)</w:t>
      </w:r>
    </w:p>
    <w:p w14:paraId="04838BE4" w14:textId="77777777" w:rsidR="003A42D4" w:rsidRPr="00E6118C" w:rsidRDefault="003A42D4" w:rsidP="003A42D4">
      <w:pPr>
        <w:spacing w:line="360" w:lineRule="auto"/>
        <w:jc w:val="center"/>
        <w:rPr>
          <w:b/>
          <w:szCs w:val="20"/>
        </w:rPr>
      </w:pPr>
    </w:p>
    <w:p w14:paraId="459A6FBC" w14:textId="567F204C" w:rsidR="003A42D4" w:rsidRPr="00E6118C" w:rsidRDefault="003A42D4" w:rsidP="003A42D4">
      <w:pPr>
        <w:spacing w:line="360" w:lineRule="auto"/>
        <w:jc w:val="center"/>
        <w:rPr>
          <w:b/>
          <w:szCs w:val="20"/>
        </w:rPr>
      </w:pPr>
      <w:r w:rsidRPr="00E6118C">
        <w:rPr>
          <w:b/>
          <w:szCs w:val="20"/>
        </w:rPr>
        <w:t xml:space="preserve">Pregão </w:t>
      </w:r>
      <w:r w:rsidRPr="00B13CE2">
        <w:rPr>
          <w:b/>
          <w:szCs w:val="20"/>
        </w:rPr>
        <w:t xml:space="preserve">Nº </w:t>
      </w:r>
    </w:p>
    <w:p w14:paraId="50BD6B31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0DC62639" w14:textId="77777777" w:rsidR="003A42D4" w:rsidRPr="00E6118C" w:rsidRDefault="003A42D4" w:rsidP="003A42D4">
      <w:pPr>
        <w:spacing w:line="360" w:lineRule="auto"/>
        <w:jc w:val="both"/>
        <w:rPr>
          <w:szCs w:val="20"/>
        </w:rPr>
      </w:pPr>
      <w:r w:rsidRPr="00E6118C">
        <w:rPr>
          <w:szCs w:val="20"/>
        </w:rPr>
        <w:t>Declaramos, para fins de participação no Processo Licitatório em epígrafe, que vistoriamos o local de instalação do objeto</w:t>
      </w:r>
      <w:r>
        <w:rPr>
          <w:szCs w:val="20"/>
        </w:rPr>
        <w:t xml:space="preserve"> e execução do objeto,</w:t>
      </w:r>
      <w:r w:rsidRPr="00E6118C">
        <w:rPr>
          <w:szCs w:val="20"/>
        </w:rPr>
        <w:t xml:space="preserve"> do presente certame</w:t>
      </w:r>
      <w:r>
        <w:rPr>
          <w:szCs w:val="20"/>
        </w:rPr>
        <w:t>,</w:t>
      </w:r>
      <w:r w:rsidRPr="00E6118C">
        <w:rPr>
          <w:szCs w:val="20"/>
        </w:rPr>
        <w:t xml:space="preserve"> conforme discriminado no endereço indicado, e que tomamos conhecimento de todas as informações necessárias ao cumprimento das obrigações objeto desta licitação.</w:t>
      </w:r>
    </w:p>
    <w:p w14:paraId="05B51002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0E33D227" w14:textId="20DBF4BC" w:rsidR="003A42D4" w:rsidRPr="00E6118C" w:rsidRDefault="003A42D4" w:rsidP="003A42D4">
      <w:pPr>
        <w:spacing w:line="360" w:lineRule="auto"/>
        <w:jc w:val="right"/>
        <w:rPr>
          <w:szCs w:val="20"/>
        </w:rPr>
      </w:pPr>
      <w:proofErr w:type="gramStart"/>
      <w:r w:rsidRPr="00E6118C">
        <w:rPr>
          <w:szCs w:val="20"/>
        </w:rPr>
        <w:t xml:space="preserve">Pelotas,   </w:t>
      </w:r>
      <w:proofErr w:type="gramEnd"/>
      <w:r w:rsidRPr="00E6118C">
        <w:rPr>
          <w:szCs w:val="20"/>
        </w:rPr>
        <w:t xml:space="preserve">    de    </w:t>
      </w:r>
      <w:r w:rsidR="00B13CE2">
        <w:rPr>
          <w:szCs w:val="20"/>
        </w:rPr>
        <w:t xml:space="preserve">             </w:t>
      </w:r>
      <w:proofErr w:type="spellStart"/>
      <w:proofErr w:type="gramStart"/>
      <w:r w:rsidR="00B13CE2">
        <w:rPr>
          <w:szCs w:val="20"/>
        </w:rPr>
        <w:t>de</w:t>
      </w:r>
      <w:proofErr w:type="spellEnd"/>
      <w:r w:rsidR="008B3514">
        <w:rPr>
          <w:szCs w:val="20"/>
        </w:rPr>
        <w:t xml:space="preserve">  </w:t>
      </w:r>
      <w:r w:rsidR="004262AA">
        <w:rPr>
          <w:szCs w:val="20"/>
        </w:rPr>
        <w:t>202</w:t>
      </w:r>
      <w:r w:rsidR="00E6533E">
        <w:rPr>
          <w:szCs w:val="20"/>
        </w:rPr>
        <w:t>5</w:t>
      </w:r>
      <w:proofErr w:type="gramEnd"/>
      <w:r w:rsidR="00B13CE2">
        <w:rPr>
          <w:szCs w:val="20"/>
        </w:rPr>
        <w:t>.</w:t>
      </w:r>
    </w:p>
    <w:p w14:paraId="7511E932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787511F6" w14:textId="081DB370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 xml:space="preserve">LICITANTE: </w:t>
      </w:r>
    </w:p>
    <w:p w14:paraId="103B1AC2" w14:textId="12F979C9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 xml:space="preserve">Nome de Empresa / CNPJ: </w:t>
      </w:r>
      <w:bookmarkStart w:id="0" w:name="_Hlk137031432"/>
      <w:r w:rsidRPr="00E6118C">
        <w:rPr>
          <w:szCs w:val="20"/>
        </w:rPr>
        <w:t>______________________________________</w:t>
      </w:r>
      <w:r>
        <w:rPr>
          <w:szCs w:val="20"/>
        </w:rPr>
        <w:t>____</w:t>
      </w:r>
      <w:bookmarkEnd w:id="0"/>
    </w:p>
    <w:p w14:paraId="723588D2" w14:textId="30D75AD7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>Representante</w:t>
      </w:r>
      <w:r>
        <w:rPr>
          <w:szCs w:val="20"/>
        </w:rPr>
        <w:t xml:space="preserve"> Legal</w:t>
      </w:r>
      <w:r w:rsidRPr="00E6118C">
        <w:rPr>
          <w:szCs w:val="20"/>
        </w:rPr>
        <w:t>: (nome): _________________________________________</w:t>
      </w:r>
      <w:r w:rsidRPr="00E6118C">
        <w:rPr>
          <w:szCs w:val="20"/>
        </w:rPr>
        <w:tab/>
      </w:r>
      <w:r w:rsidRPr="00E6118C">
        <w:rPr>
          <w:szCs w:val="20"/>
        </w:rPr>
        <w:tab/>
      </w:r>
    </w:p>
    <w:p w14:paraId="3AEF1152" w14:textId="50C4C9A3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____________________________________________________</w:t>
      </w:r>
      <w:r>
        <w:rPr>
          <w:szCs w:val="20"/>
        </w:rPr>
        <w:t>____</w:t>
      </w:r>
    </w:p>
    <w:p w14:paraId="00784911" w14:textId="77777777" w:rsidR="003A42D4" w:rsidRDefault="003A42D4" w:rsidP="003A42D4">
      <w:pPr>
        <w:spacing w:line="360" w:lineRule="auto"/>
        <w:rPr>
          <w:szCs w:val="20"/>
        </w:rPr>
      </w:pPr>
      <w:r>
        <w:rPr>
          <w:szCs w:val="20"/>
        </w:rPr>
        <w:t>CPF:</w:t>
      </w:r>
      <w:r w:rsidRPr="00E6118C">
        <w:rPr>
          <w:szCs w:val="20"/>
        </w:rPr>
        <w:t xml:space="preserve"> ______________________________________</w:t>
      </w:r>
      <w:r>
        <w:rPr>
          <w:szCs w:val="20"/>
        </w:rPr>
        <w:t>_______________________</w:t>
      </w:r>
    </w:p>
    <w:p w14:paraId="4ABF0778" w14:textId="77777777" w:rsidR="00F45BB2" w:rsidRDefault="00F45BB2" w:rsidP="003A42D4">
      <w:pPr>
        <w:spacing w:line="360" w:lineRule="auto"/>
        <w:rPr>
          <w:szCs w:val="20"/>
        </w:rPr>
      </w:pPr>
    </w:p>
    <w:p w14:paraId="6DE8F5F6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REPRESENTANTE DO</w:t>
      </w:r>
      <w:r>
        <w:rPr>
          <w:szCs w:val="20"/>
        </w:rPr>
        <w:t xml:space="preserve"> HE-UFPel</w:t>
      </w:r>
      <w:r w:rsidRPr="00E6118C">
        <w:rPr>
          <w:szCs w:val="20"/>
        </w:rPr>
        <w:t>:</w:t>
      </w:r>
    </w:p>
    <w:p w14:paraId="1D30CD7D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Nome: _____________________________________________</w:t>
      </w:r>
    </w:p>
    <w:p w14:paraId="7447F645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</w:t>
      </w:r>
      <w:r>
        <w:rPr>
          <w:szCs w:val="20"/>
        </w:rPr>
        <w:t>__</w:t>
      </w:r>
    </w:p>
    <w:p w14:paraId="6808B4EE" w14:textId="2D01E9CF" w:rsidR="00F45BB2" w:rsidRPr="00E6118C" w:rsidRDefault="00F45BB2" w:rsidP="003A42D4">
      <w:pPr>
        <w:spacing w:line="360" w:lineRule="auto"/>
        <w:rPr>
          <w:szCs w:val="20"/>
        </w:rPr>
      </w:pPr>
      <w:r w:rsidRPr="00E6118C">
        <w:rPr>
          <w:szCs w:val="20"/>
        </w:rPr>
        <w:t>Função:  ___________________________________________</w:t>
      </w:r>
    </w:p>
    <w:p w14:paraId="2197AF39" w14:textId="77777777" w:rsidR="003A42D4" w:rsidRDefault="003A42D4" w:rsidP="003A42D4">
      <w:pPr>
        <w:spacing w:line="360" w:lineRule="auto"/>
        <w:rPr>
          <w:szCs w:val="20"/>
        </w:rPr>
      </w:pPr>
    </w:p>
    <w:p w14:paraId="1D4555B7" w14:textId="034CD2AF" w:rsidR="00333C71" w:rsidRPr="00685733" w:rsidRDefault="00333C71" w:rsidP="003A42D4">
      <w:pPr>
        <w:spacing w:line="360" w:lineRule="auto"/>
        <w:rPr>
          <w:b/>
          <w:bCs/>
          <w:szCs w:val="20"/>
        </w:rPr>
      </w:pPr>
      <w:r w:rsidRPr="00685733">
        <w:rPr>
          <w:b/>
          <w:bCs/>
          <w:szCs w:val="20"/>
        </w:rPr>
        <w:t>Ou:</w:t>
      </w:r>
    </w:p>
    <w:p w14:paraId="62654AD9" w14:textId="35FC46AC" w:rsidR="00333C71" w:rsidRPr="00333C71" w:rsidRDefault="00685733" w:rsidP="00333C71">
      <w:pPr>
        <w:spacing w:line="360" w:lineRule="auto"/>
        <w:jc w:val="both"/>
        <w:rPr>
          <w:szCs w:val="20"/>
        </w:rPr>
      </w:pPr>
      <w:r>
        <w:rPr>
          <w:szCs w:val="20"/>
        </w:rPr>
        <w:t>Declaramos</w:t>
      </w:r>
      <w:r w:rsidR="00333C71" w:rsidRPr="00333C71">
        <w:rPr>
          <w:szCs w:val="20"/>
        </w:rPr>
        <w:t xml:space="preserve">, para os devidos fins, que </w:t>
      </w:r>
      <w:r w:rsidR="00333C71" w:rsidRPr="00685733">
        <w:rPr>
          <w:b/>
          <w:bCs/>
          <w:szCs w:val="20"/>
          <w:u w:val="single"/>
        </w:rPr>
        <w:t>não</w:t>
      </w:r>
      <w:r w:rsidR="00333C71" w:rsidRPr="00333C71">
        <w:rPr>
          <w:szCs w:val="20"/>
        </w:rPr>
        <w:t xml:space="preserve"> realiz</w:t>
      </w:r>
      <w:r>
        <w:rPr>
          <w:szCs w:val="20"/>
        </w:rPr>
        <w:t xml:space="preserve">amos </w:t>
      </w:r>
      <w:r w:rsidR="00333C71" w:rsidRPr="00333C71">
        <w:rPr>
          <w:szCs w:val="20"/>
        </w:rPr>
        <w:t>a vistoria no loca</w:t>
      </w:r>
      <w:r w:rsidR="00E6533E">
        <w:rPr>
          <w:szCs w:val="20"/>
        </w:rPr>
        <w:t>l</w:t>
      </w:r>
      <w:r w:rsidR="00333C71" w:rsidRPr="00333C71">
        <w:rPr>
          <w:szCs w:val="20"/>
        </w:rPr>
        <w:t xml:space="preserve"> onde serão </w:t>
      </w:r>
      <w:r w:rsidR="002517F7">
        <w:rPr>
          <w:szCs w:val="20"/>
        </w:rPr>
        <w:t xml:space="preserve">prestados os </w:t>
      </w:r>
      <w:r w:rsidR="002517F7">
        <w:t xml:space="preserve"> serviços de manutenção corretiva e preventiva</w:t>
      </w:r>
      <w:r w:rsidR="00E6533E">
        <w:t xml:space="preserve"> </w:t>
      </w:r>
      <w:r w:rsidR="00E6533E" w:rsidRPr="00E6533E">
        <w:t xml:space="preserve">de 01 (um) Mamógrafo, marca </w:t>
      </w:r>
      <w:proofErr w:type="spellStart"/>
      <w:r w:rsidR="00E6533E" w:rsidRPr="00E6533E">
        <w:t>Metaltronica</w:t>
      </w:r>
      <w:proofErr w:type="spellEnd"/>
      <w:r w:rsidR="00E6533E" w:rsidRPr="00E6533E">
        <w:t xml:space="preserve">, modelo </w:t>
      </w:r>
      <w:proofErr w:type="spellStart"/>
      <w:r w:rsidR="00E6533E" w:rsidRPr="00E6533E">
        <w:t>Helianthus</w:t>
      </w:r>
      <w:proofErr w:type="spellEnd"/>
      <w:r w:rsidR="00E6533E" w:rsidRPr="00E6533E">
        <w:t>,</w:t>
      </w:r>
      <w:r w:rsidR="00E6533E">
        <w:t xml:space="preserve"> </w:t>
      </w:r>
      <w:r w:rsidR="00E6533E" w:rsidRPr="00E6533E">
        <w:t>série HELI/ 0179/C3</w:t>
      </w:r>
      <w:r w:rsidR="002517F7">
        <w:t xml:space="preserve"> do Hospital Escola da Universidade Federal de Pelotas</w:t>
      </w:r>
      <w:r w:rsidR="008B3514">
        <w:t>, administrado pela EBSERH</w:t>
      </w:r>
      <w:r w:rsidR="00333C71" w:rsidRPr="00333C71">
        <w:rPr>
          <w:szCs w:val="20"/>
        </w:rPr>
        <w:t xml:space="preserve">, através do pregão eletrônico n° </w:t>
      </w:r>
      <w:proofErr w:type="spellStart"/>
      <w:r w:rsidR="00333C71" w:rsidRPr="00333C71">
        <w:rPr>
          <w:szCs w:val="20"/>
        </w:rPr>
        <w:t>xx</w:t>
      </w:r>
      <w:proofErr w:type="spellEnd"/>
      <w:r w:rsidR="00333C71" w:rsidRPr="00333C71">
        <w:rPr>
          <w:szCs w:val="20"/>
        </w:rPr>
        <w:t>/202</w:t>
      </w:r>
      <w:r w:rsidR="00E6533E">
        <w:rPr>
          <w:szCs w:val="20"/>
        </w:rPr>
        <w:t>5</w:t>
      </w:r>
      <w:r w:rsidR="00333C71" w:rsidRPr="00333C71">
        <w:rPr>
          <w:szCs w:val="20"/>
        </w:rPr>
        <w:t>, por opção própria, assumindo, assim,</w:t>
      </w:r>
      <w:r>
        <w:rPr>
          <w:szCs w:val="20"/>
        </w:rPr>
        <w:t xml:space="preserve"> </w:t>
      </w:r>
      <w:r w:rsidR="00333C71" w:rsidRPr="00333C71">
        <w:rPr>
          <w:szCs w:val="20"/>
        </w:rPr>
        <w:t>CONCORDÂNCIA com todas as condições estabelecidas no Edital e seus Anexos, e que ainda,</w:t>
      </w:r>
      <w:r>
        <w:rPr>
          <w:szCs w:val="20"/>
        </w:rPr>
        <w:t xml:space="preserve"> </w:t>
      </w:r>
      <w:r w:rsidR="00333C71" w:rsidRPr="00333C71">
        <w:rPr>
          <w:szCs w:val="20"/>
        </w:rPr>
        <w:t>assum</w:t>
      </w:r>
      <w:r w:rsidR="00F45BB2">
        <w:rPr>
          <w:szCs w:val="20"/>
        </w:rPr>
        <w:t>imos</w:t>
      </w:r>
      <w:r w:rsidR="00333C71" w:rsidRPr="00333C71">
        <w:rPr>
          <w:szCs w:val="20"/>
        </w:rPr>
        <w:t xml:space="preserve"> toda e qualquer responsabilidade pela ocorrência de eventuais prejuízos em virtude de omissão na verificação das condições do local de execução do objeto do certame.</w:t>
      </w:r>
    </w:p>
    <w:p w14:paraId="414BA206" w14:textId="27D08BAC" w:rsidR="003A42D4" w:rsidRDefault="00685733" w:rsidP="003A42D4">
      <w:pPr>
        <w:spacing w:after="360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                                                                                                        </w:t>
      </w:r>
      <w:proofErr w:type="gramStart"/>
      <w:r w:rsidRPr="00E6118C">
        <w:rPr>
          <w:szCs w:val="20"/>
        </w:rPr>
        <w:t xml:space="preserve">Pelotas,   </w:t>
      </w:r>
      <w:proofErr w:type="gramEnd"/>
      <w:r w:rsidRPr="00E6118C">
        <w:rPr>
          <w:szCs w:val="20"/>
        </w:rPr>
        <w:t xml:space="preserve">    de    </w:t>
      </w:r>
      <w:r>
        <w:rPr>
          <w:szCs w:val="20"/>
        </w:rPr>
        <w:t xml:space="preserve">             </w:t>
      </w:r>
      <w:proofErr w:type="spellStart"/>
      <w:proofErr w:type="gramStart"/>
      <w:r>
        <w:rPr>
          <w:szCs w:val="20"/>
        </w:rPr>
        <w:t>de</w:t>
      </w:r>
      <w:proofErr w:type="spellEnd"/>
      <w:r>
        <w:rPr>
          <w:szCs w:val="20"/>
        </w:rPr>
        <w:t xml:space="preserve">  202</w:t>
      </w:r>
      <w:r w:rsidR="00E6533E">
        <w:rPr>
          <w:szCs w:val="20"/>
        </w:rPr>
        <w:t>5</w:t>
      </w:r>
      <w:proofErr w:type="gramEnd"/>
      <w:r w:rsidR="0013281D">
        <w:rPr>
          <w:szCs w:val="20"/>
        </w:rPr>
        <w:t>.</w:t>
      </w:r>
    </w:p>
    <w:p w14:paraId="719C10A0" w14:textId="27CDF293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 xml:space="preserve">LICITANTE: </w:t>
      </w:r>
    </w:p>
    <w:p w14:paraId="506165CF" w14:textId="2A393C05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Nome de Empresa / CNPJ: ______________________________________</w:t>
      </w:r>
      <w:r>
        <w:rPr>
          <w:szCs w:val="20"/>
        </w:rPr>
        <w:t>____</w:t>
      </w:r>
    </w:p>
    <w:p w14:paraId="5F889A1E" w14:textId="075CE7C8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Representante</w:t>
      </w:r>
      <w:r>
        <w:rPr>
          <w:szCs w:val="20"/>
        </w:rPr>
        <w:t xml:space="preserve"> Legal</w:t>
      </w:r>
      <w:r w:rsidRPr="00E6118C">
        <w:rPr>
          <w:szCs w:val="20"/>
        </w:rPr>
        <w:t>: (nome): _________________________________________</w:t>
      </w:r>
      <w:r w:rsidRPr="00E6118C">
        <w:rPr>
          <w:szCs w:val="20"/>
        </w:rPr>
        <w:tab/>
      </w:r>
    </w:p>
    <w:p w14:paraId="47FFC93C" w14:textId="1234A153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____________________________________________________</w:t>
      </w:r>
      <w:r>
        <w:rPr>
          <w:szCs w:val="20"/>
        </w:rPr>
        <w:t>____</w:t>
      </w:r>
    </w:p>
    <w:p w14:paraId="212BE5EF" w14:textId="6D4FCC2E" w:rsidR="003A42D4" w:rsidRPr="00333C71" w:rsidRDefault="00333C71" w:rsidP="008B3514">
      <w:pPr>
        <w:spacing w:line="360" w:lineRule="auto"/>
        <w:rPr>
          <w:szCs w:val="20"/>
        </w:rPr>
      </w:pPr>
      <w:r>
        <w:rPr>
          <w:szCs w:val="20"/>
        </w:rPr>
        <w:t>CPF:</w:t>
      </w:r>
      <w:r w:rsidRPr="00E6118C">
        <w:rPr>
          <w:szCs w:val="20"/>
        </w:rPr>
        <w:t xml:space="preserve"> ______________________________________</w:t>
      </w:r>
      <w:r>
        <w:rPr>
          <w:szCs w:val="20"/>
        </w:rPr>
        <w:t>_______________________</w:t>
      </w:r>
    </w:p>
    <w:sectPr w:rsidR="003A42D4" w:rsidRPr="00333C71" w:rsidSect="00012052">
      <w:pgSz w:w="11906" w:h="16838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4A532" w14:textId="77777777" w:rsidR="00D4521B" w:rsidRDefault="00D4521B">
      <w:r>
        <w:separator/>
      </w:r>
    </w:p>
  </w:endnote>
  <w:endnote w:type="continuationSeparator" w:id="0">
    <w:p w14:paraId="4C8CB1BF" w14:textId="77777777" w:rsidR="00D4521B" w:rsidRDefault="00D4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DB1C7" w14:textId="77777777" w:rsidR="00D4521B" w:rsidRDefault="00D4521B">
      <w:r>
        <w:separator/>
      </w:r>
    </w:p>
  </w:footnote>
  <w:footnote w:type="continuationSeparator" w:id="0">
    <w:p w14:paraId="48FACBD4" w14:textId="77777777" w:rsidR="00D4521B" w:rsidRDefault="00D45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E6DE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B319EB"/>
    <w:multiLevelType w:val="multilevel"/>
    <w:tmpl w:val="421EC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6" w15:restartNumberingAfterBreak="0">
    <w:nsid w:val="0B2826C5"/>
    <w:multiLevelType w:val="multilevel"/>
    <w:tmpl w:val="0B9832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B6672D4"/>
    <w:multiLevelType w:val="multilevel"/>
    <w:tmpl w:val="88AEE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F6309F9"/>
    <w:multiLevelType w:val="multilevel"/>
    <w:tmpl w:val="A894E68C"/>
    <w:lvl w:ilvl="0">
      <w:start w:val="6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821F06"/>
    <w:multiLevelType w:val="multilevel"/>
    <w:tmpl w:val="1FB26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D5C100D"/>
    <w:multiLevelType w:val="multilevel"/>
    <w:tmpl w:val="766687E8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12F3A80"/>
    <w:multiLevelType w:val="multilevel"/>
    <w:tmpl w:val="6D408D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19D4BA0"/>
    <w:multiLevelType w:val="multilevel"/>
    <w:tmpl w:val="8208EB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27D4B"/>
    <w:multiLevelType w:val="multilevel"/>
    <w:tmpl w:val="18C45D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81E26"/>
    <w:multiLevelType w:val="multilevel"/>
    <w:tmpl w:val="F06856C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8" w15:restartNumberingAfterBreak="0">
    <w:nsid w:val="4F9D0A54"/>
    <w:multiLevelType w:val="multilevel"/>
    <w:tmpl w:val="FA58BC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A523A1B"/>
    <w:multiLevelType w:val="multilevel"/>
    <w:tmpl w:val="BDA62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8664C5"/>
    <w:multiLevelType w:val="hybridMultilevel"/>
    <w:tmpl w:val="63949C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27E26"/>
    <w:multiLevelType w:val="multilevel"/>
    <w:tmpl w:val="B6EE62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4EB3DAB"/>
    <w:multiLevelType w:val="multilevel"/>
    <w:tmpl w:val="C4DCE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547686"/>
    <w:multiLevelType w:val="multilevel"/>
    <w:tmpl w:val="5A700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A5A2BAF"/>
    <w:multiLevelType w:val="multilevel"/>
    <w:tmpl w:val="349A5D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E2E00AF"/>
    <w:multiLevelType w:val="multilevel"/>
    <w:tmpl w:val="AB74F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ED044BE"/>
    <w:multiLevelType w:val="hybridMultilevel"/>
    <w:tmpl w:val="0484995C"/>
    <w:lvl w:ilvl="0" w:tplc="2B746E54">
      <w:start w:val="1"/>
      <w:numFmt w:val="lowerLetter"/>
      <w:lvlText w:val="%1)"/>
      <w:lvlJc w:val="left"/>
      <w:pPr>
        <w:ind w:left="2282" w:hanging="360"/>
      </w:pPr>
      <w:rPr>
        <w:rFonts w:eastAsia="Times New Roman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3002" w:hanging="360"/>
      </w:pPr>
    </w:lvl>
    <w:lvl w:ilvl="2" w:tplc="0416001B" w:tentative="1">
      <w:start w:val="1"/>
      <w:numFmt w:val="lowerRoman"/>
      <w:lvlText w:val="%3."/>
      <w:lvlJc w:val="right"/>
      <w:pPr>
        <w:ind w:left="3722" w:hanging="180"/>
      </w:pPr>
    </w:lvl>
    <w:lvl w:ilvl="3" w:tplc="0416000F" w:tentative="1">
      <w:start w:val="1"/>
      <w:numFmt w:val="decimal"/>
      <w:lvlText w:val="%4."/>
      <w:lvlJc w:val="left"/>
      <w:pPr>
        <w:ind w:left="4442" w:hanging="360"/>
      </w:pPr>
    </w:lvl>
    <w:lvl w:ilvl="4" w:tplc="04160019" w:tentative="1">
      <w:start w:val="1"/>
      <w:numFmt w:val="lowerLetter"/>
      <w:lvlText w:val="%5."/>
      <w:lvlJc w:val="left"/>
      <w:pPr>
        <w:ind w:left="5162" w:hanging="360"/>
      </w:pPr>
    </w:lvl>
    <w:lvl w:ilvl="5" w:tplc="0416001B" w:tentative="1">
      <w:start w:val="1"/>
      <w:numFmt w:val="lowerRoman"/>
      <w:lvlText w:val="%6."/>
      <w:lvlJc w:val="right"/>
      <w:pPr>
        <w:ind w:left="5882" w:hanging="180"/>
      </w:pPr>
    </w:lvl>
    <w:lvl w:ilvl="6" w:tplc="0416000F" w:tentative="1">
      <w:start w:val="1"/>
      <w:numFmt w:val="decimal"/>
      <w:lvlText w:val="%7."/>
      <w:lvlJc w:val="left"/>
      <w:pPr>
        <w:ind w:left="6602" w:hanging="360"/>
      </w:pPr>
    </w:lvl>
    <w:lvl w:ilvl="7" w:tplc="04160019" w:tentative="1">
      <w:start w:val="1"/>
      <w:numFmt w:val="lowerLetter"/>
      <w:lvlText w:val="%8."/>
      <w:lvlJc w:val="left"/>
      <w:pPr>
        <w:ind w:left="7322" w:hanging="360"/>
      </w:pPr>
    </w:lvl>
    <w:lvl w:ilvl="8" w:tplc="0416001B" w:tentative="1">
      <w:start w:val="1"/>
      <w:numFmt w:val="lowerRoman"/>
      <w:lvlText w:val="%9."/>
      <w:lvlJc w:val="right"/>
      <w:pPr>
        <w:ind w:left="8042" w:hanging="180"/>
      </w:pPr>
    </w:lvl>
  </w:abstractNum>
  <w:num w:numId="1" w16cid:durableId="1549295708">
    <w:abstractNumId w:val="12"/>
  </w:num>
  <w:num w:numId="2" w16cid:durableId="901255312">
    <w:abstractNumId w:val="0"/>
  </w:num>
  <w:num w:numId="3" w16cid:durableId="1820465046">
    <w:abstractNumId w:val="9"/>
  </w:num>
  <w:num w:numId="4" w16cid:durableId="892808788">
    <w:abstractNumId w:val="19"/>
  </w:num>
  <w:num w:numId="5" w16cid:durableId="1282152970">
    <w:abstractNumId w:val="5"/>
  </w:num>
  <w:num w:numId="6" w16cid:durableId="1281493385">
    <w:abstractNumId w:val="25"/>
  </w:num>
  <w:num w:numId="7" w16cid:durableId="1826821653">
    <w:abstractNumId w:val="16"/>
  </w:num>
  <w:num w:numId="8" w16cid:durableId="1137799653">
    <w:abstractNumId w:val="2"/>
  </w:num>
  <w:num w:numId="9" w16cid:durableId="596404907">
    <w:abstractNumId w:val="4"/>
  </w:num>
  <w:num w:numId="10" w16cid:durableId="638730206">
    <w:abstractNumId w:val="10"/>
  </w:num>
  <w:num w:numId="11" w16cid:durableId="1362708509">
    <w:abstractNumId w:val="12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1015692432">
    <w:abstractNumId w:val="17"/>
  </w:num>
  <w:num w:numId="13" w16cid:durableId="12361667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0179308">
    <w:abstractNumId w:val="28"/>
  </w:num>
  <w:num w:numId="15" w16cid:durableId="1118253143">
    <w:abstractNumId w:val="3"/>
  </w:num>
  <w:num w:numId="16" w16cid:durableId="1821463991">
    <w:abstractNumId w:val="8"/>
  </w:num>
  <w:num w:numId="17" w16cid:durableId="1183086109">
    <w:abstractNumId w:val="23"/>
  </w:num>
  <w:num w:numId="18" w16cid:durableId="1648632775">
    <w:abstractNumId w:val="26"/>
  </w:num>
  <w:num w:numId="19" w16cid:durableId="657461795">
    <w:abstractNumId w:val="27"/>
  </w:num>
  <w:num w:numId="20" w16cid:durableId="2112316307">
    <w:abstractNumId w:val="15"/>
  </w:num>
  <w:num w:numId="21" w16cid:durableId="1921406986">
    <w:abstractNumId w:val="22"/>
  </w:num>
  <w:num w:numId="22" w16cid:durableId="1254588199">
    <w:abstractNumId w:val="24"/>
  </w:num>
  <w:num w:numId="23" w16cid:durableId="2125881396">
    <w:abstractNumId w:val="6"/>
  </w:num>
  <w:num w:numId="24" w16cid:durableId="778447847">
    <w:abstractNumId w:val="14"/>
  </w:num>
  <w:num w:numId="25" w16cid:durableId="1654722275">
    <w:abstractNumId w:val="18"/>
  </w:num>
  <w:num w:numId="26" w16cid:durableId="904802503">
    <w:abstractNumId w:val="11"/>
  </w:num>
  <w:num w:numId="27" w16cid:durableId="1712144604">
    <w:abstractNumId w:val="7"/>
  </w:num>
  <w:num w:numId="28" w16cid:durableId="707795808">
    <w:abstractNumId w:val="20"/>
  </w:num>
  <w:num w:numId="29" w16cid:durableId="257568564">
    <w:abstractNumId w:val="13"/>
  </w:num>
  <w:num w:numId="30" w16cid:durableId="1135951070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52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3646E"/>
    <w:rsid w:val="00040957"/>
    <w:rsid w:val="00046CFE"/>
    <w:rsid w:val="00047D73"/>
    <w:rsid w:val="00053D8F"/>
    <w:rsid w:val="00056433"/>
    <w:rsid w:val="00060414"/>
    <w:rsid w:val="000615E8"/>
    <w:rsid w:val="00062519"/>
    <w:rsid w:val="00062853"/>
    <w:rsid w:val="0006537A"/>
    <w:rsid w:val="00065540"/>
    <w:rsid w:val="000670EC"/>
    <w:rsid w:val="000677A2"/>
    <w:rsid w:val="0007046B"/>
    <w:rsid w:val="00070EA5"/>
    <w:rsid w:val="00076BAD"/>
    <w:rsid w:val="00076CBC"/>
    <w:rsid w:val="000779C7"/>
    <w:rsid w:val="00081098"/>
    <w:rsid w:val="00081153"/>
    <w:rsid w:val="00085E95"/>
    <w:rsid w:val="0008674B"/>
    <w:rsid w:val="00087D60"/>
    <w:rsid w:val="00087EF2"/>
    <w:rsid w:val="00090F5D"/>
    <w:rsid w:val="00092759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00B7"/>
    <w:rsid w:val="000B13E3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D234E"/>
    <w:rsid w:val="000D29ED"/>
    <w:rsid w:val="000D2AC3"/>
    <w:rsid w:val="000D4BC4"/>
    <w:rsid w:val="000D61F6"/>
    <w:rsid w:val="000D6C7D"/>
    <w:rsid w:val="000E2A0B"/>
    <w:rsid w:val="000E30A7"/>
    <w:rsid w:val="000F029C"/>
    <w:rsid w:val="000F1C1C"/>
    <w:rsid w:val="000F2486"/>
    <w:rsid w:val="000F4088"/>
    <w:rsid w:val="000F4F96"/>
    <w:rsid w:val="000F5A07"/>
    <w:rsid w:val="000F6C98"/>
    <w:rsid w:val="000F7DFA"/>
    <w:rsid w:val="000F7E55"/>
    <w:rsid w:val="00100990"/>
    <w:rsid w:val="001051E9"/>
    <w:rsid w:val="00105707"/>
    <w:rsid w:val="001103FF"/>
    <w:rsid w:val="001104BE"/>
    <w:rsid w:val="00113EEB"/>
    <w:rsid w:val="001219B0"/>
    <w:rsid w:val="00123D0D"/>
    <w:rsid w:val="00123E64"/>
    <w:rsid w:val="00124990"/>
    <w:rsid w:val="001304C0"/>
    <w:rsid w:val="001310BE"/>
    <w:rsid w:val="001315F2"/>
    <w:rsid w:val="0013281D"/>
    <w:rsid w:val="0014004B"/>
    <w:rsid w:val="00141050"/>
    <w:rsid w:val="00141FF2"/>
    <w:rsid w:val="0014325E"/>
    <w:rsid w:val="001459AC"/>
    <w:rsid w:val="00146BDF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431C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524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2996"/>
    <w:rsid w:val="001D49F8"/>
    <w:rsid w:val="001D7F98"/>
    <w:rsid w:val="001E3AAF"/>
    <w:rsid w:val="001E43C2"/>
    <w:rsid w:val="001E4D24"/>
    <w:rsid w:val="001F0942"/>
    <w:rsid w:val="001F0A6E"/>
    <w:rsid w:val="001F0E03"/>
    <w:rsid w:val="001F129A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7B3"/>
    <w:rsid w:val="00240B17"/>
    <w:rsid w:val="00241329"/>
    <w:rsid w:val="00241D78"/>
    <w:rsid w:val="00246DAE"/>
    <w:rsid w:val="002517F7"/>
    <w:rsid w:val="002538B4"/>
    <w:rsid w:val="002538E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45"/>
    <w:rsid w:val="002A259D"/>
    <w:rsid w:val="002A4371"/>
    <w:rsid w:val="002B1B66"/>
    <w:rsid w:val="002B578D"/>
    <w:rsid w:val="002C533F"/>
    <w:rsid w:val="002C54C1"/>
    <w:rsid w:val="002D0D8C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308B"/>
    <w:rsid w:val="003045D4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1182"/>
    <w:rsid w:val="00332006"/>
    <w:rsid w:val="00333C71"/>
    <w:rsid w:val="003402EE"/>
    <w:rsid w:val="00340C7F"/>
    <w:rsid w:val="00340EE0"/>
    <w:rsid w:val="00343032"/>
    <w:rsid w:val="00351EFC"/>
    <w:rsid w:val="0035658A"/>
    <w:rsid w:val="003628E2"/>
    <w:rsid w:val="00364141"/>
    <w:rsid w:val="0036479E"/>
    <w:rsid w:val="00366DB4"/>
    <w:rsid w:val="00367EF6"/>
    <w:rsid w:val="00373F2A"/>
    <w:rsid w:val="0037549F"/>
    <w:rsid w:val="00376427"/>
    <w:rsid w:val="003779A2"/>
    <w:rsid w:val="0038139C"/>
    <w:rsid w:val="0038313F"/>
    <w:rsid w:val="00384FAD"/>
    <w:rsid w:val="003856F4"/>
    <w:rsid w:val="00386157"/>
    <w:rsid w:val="0038631C"/>
    <w:rsid w:val="003868AF"/>
    <w:rsid w:val="00386ADE"/>
    <w:rsid w:val="00391E14"/>
    <w:rsid w:val="003959F6"/>
    <w:rsid w:val="003A42D4"/>
    <w:rsid w:val="003A4804"/>
    <w:rsid w:val="003A73C1"/>
    <w:rsid w:val="003B0C71"/>
    <w:rsid w:val="003B303E"/>
    <w:rsid w:val="003B791E"/>
    <w:rsid w:val="003C609E"/>
    <w:rsid w:val="003C6275"/>
    <w:rsid w:val="003E1BA3"/>
    <w:rsid w:val="003E4927"/>
    <w:rsid w:val="003E4D76"/>
    <w:rsid w:val="003E55B1"/>
    <w:rsid w:val="003E75A8"/>
    <w:rsid w:val="003F004A"/>
    <w:rsid w:val="003F1437"/>
    <w:rsid w:val="003F185C"/>
    <w:rsid w:val="003F36A3"/>
    <w:rsid w:val="003F3759"/>
    <w:rsid w:val="00401FDC"/>
    <w:rsid w:val="0040443F"/>
    <w:rsid w:val="004053E1"/>
    <w:rsid w:val="00406FD6"/>
    <w:rsid w:val="00407F1C"/>
    <w:rsid w:val="00415F27"/>
    <w:rsid w:val="00416A59"/>
    <w:rsid w:val="00417CA8"/>
    <w:rsid w:val="0042190C"/>
    <w:rsid w:val="00421CB4"/>
    <w:rsid w:val="004249FE"/>
    <w:rsid w:val="00425359"/>
    <w:rsid w:val="004262AA"/>
    <w:rsid w:val="00431235"/>
    <w:rsid w:val="004316D7"/>
    <w:rsid w:val="00431EDA"/>
    <w:rsid w:val="0043231C"/>
    <w:rsid w:val="00432470"/>
    <w:rsid w:val="00432C28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47E26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73FC"/>
    <w:rsid w:val="004777BE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4AE7"/>
    <w:rsid w:val="004A099C"/>
    <w:rsid w:val="004A11D2"/>
    <w:rsid w:val="004A3389"/>
    <w:rsid w:val="004A69EA"/>
    <w:rsid w:val="004B05B0"/>
    <w:rsid w:val="004B0CAC"/>
    <w:rsid w:val="004B19B5"/>
    <w:rsid w:val="004B1A83"/>
    <w:rsid w:val="004B1D7D"/>
    <w:rsid w:val="004B4055"/>
    <w:rsid w:val="004B460A"/>
    <w:rsid w:val="004B7023"/>
    <w:rsid w:val="004B704A"/>
    <w:rsid w:val="004C0212"/>
    <w:rsid w:val="004C05F9"/>
    <w:rsid w:val="004C2170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3974"/>
    <w:rsid w:val="00524B63"/>
    <w:rsid w:val="00525CE4"/>
    <w:rsid w:val="0053132E"/>
    <w:rsid w:val="00532AF9"/>
    <w:rsid w:val="00534422"/>
    <w:rsid w:val="00534CDD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2EE6"/>
    <w:rsid w:val="006139B3"/>
    <w:rsid w:val="006171A9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B7E"/>
    <w:rsid w:val="006832DD"/>
    <w:rsid w:val="006833E9"/>
    <w:rsid w:val="00683B94"/>
    <w:rsid w:val="00684338"/>
    <w:rsid w:val="00685733"/>
    <w:rsid w:val="00686692"/>
    <w:rsid w:val="00687AB2"/>
    <w:rsid w:val="00690436"/>
    <w:rsid w:val="00691297"/>
    <w:rsid w:val="0069131C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51B2"/>
    <w:rsid w:val="006C17A0"/>
    <w:rsid w:val="006C2607"/>
    <w:rsid w:val="006D27E3"/>
    <w:rsid w:val="006D4135"/>
    <w:rsid w:val="006E09F2"/>
    <w:rsid w:val="006E0B60"/>
    <w:rsid w:val="006E3F43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73C7"/>
    <w:rsid w:val="00717E59"/>
    <w:rsid w:val="00733DE0"/>
    <w:rsid w:val="007357C5"/>
    <w:rsid w:val="00735BF3"/>
    <w:rsid w:val="00735D5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24A5"/>
    <w:rsid w:val="0077359F"/>
    <w:rsid w:val="0077456B"/>
    <w:rsid w:val="00776572"/>
    <w:rsid w:val="0077738D"/>
    <w:rsid w:val="007774C2"/>
    <w:rsid w:val="00787965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52C8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1C75"/>
    <w:rsid w:val="007C2707"/>
    <w:rsid w:val="007C759C"/>
    <w:rsid w:val="007C75F5"/>
    <w:rsid w:val="007D1582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66C"/>
    <w:rsid w:val="00803805"/>
    <w:rsid w:val="0080582D"/>
    <w:rsid w:val="0080756C"/>
    <w:rsid w:val="008103E7"/>
    <w:rsid w:val="0081090F"/>
    <w:rsid w:val="00810A52"/>
    <w:rsid w:val="0081241E"/>
    <w:rsid w:val="008124A3"/>
    <w:rsid w:val="0081251E"/>
    <w:rsid w:val="00813F7D"/>
    <w:rsid w:val="0081535E"/>
    <w:rsid w:val="00821E71"/>
    <w:rsid w:val="00824BA4"/>
    <w:rsid w:val="00825313"/>
    <w:rsid w:val="00831204"/>
    <w:rsid w:val="00831208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5B0D"/>
    <w:rsid w:val="008703A3"/>
    <w:rsid w:val="00871845"/>
    <w:rsid w:val="00871B33"/>
    <w:rsid w:val="0087292E"/>
    <w:rsid w:val="00872949"/>
    <w:rsid w:val="00873859"/>
    <w:rsid w:val="00887874"/>
    <w:rsid w:val="00887CB7"/>
    <w:rsid w:val="00890BFB"/>
    <w:rsid w:val="008941DB"/>
    <w:rsid w:val="00896AF8"/>
    <w:rsid w:val="00896FD2"/>
    <w:rsid w:val="008A055E"/>
    <w:rsid w:val="008A16EA"/>
    <w:rsid w:val="008A70F6"/>
    <w:rsid w:val="008B07D2"/>
    <w:rsid w:val="008B3514"/>
    <w:rsid w:val="008B3969"/>
    <w:rsid w:val="008B6162"/>
    <w:rsid w:val="008C04DF"/>
    <w:rsid w:val="008C1636"/>
    <w:rsid w:val="008C1971"/>
    <w:rsid w:val="008C45C1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1C41"/>
    <w:rsid w:val="00901FC6"/>
    <w:rsid w:val="0090408D"/>
    <w:rsid w:val="00904E6B"/>
    <w:rsid w:val="00906EEC"/>
    <w:rsid w:val="00913AA1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658C"/>
    <w:rsid w:val="00936A4E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1CD3"/>
    <w:rsid w:val="009721F0"/>
    <w:rsid w:val="00973CB2"/>
    <w:rsid w:val="009763C4"/>
    <w:rsid w:val="009803F1"/>
    <w:rsid w:val="009844F7"/>
    <w:rsid w:val="00987647"/>
    <w:rsid w:val="0099079E"/>
    <w:rsid w:val="00995FFD"/>
    <w:rsid w:val="009A45B0"/>
    <w:rsid w:val="009A6391"/>
    <w:rsid w:val="009A6A6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4EAE"/>
    <w:rsid w:val="009C638B"/>
    <w:rsid w:val="009D3626"/>
    <w:rsid w:val="009D50F9"/>
    <w:rsid w:val="009D65E4"/>
    <w:rsid w:val="009D68FB"/>
    <w:rsid w:val="009D6B20"/>
    <w:rsid w:val="009E04B3"/>
    <w:rsid w:val="009E0DFC"/>
    <w:rsid w:val="009E2529"/>
    <w:rsid w:val="009E43A4"/>
    <w:rsid w:val="009E5B74"/>
    <w:rsid w:val="009E7C14"/>
    <w:rsid w:val="009F00F0"/>
    <w:rsid w:val="009F2509"/>
    <w:rsid w:val="009F419C"/>
    <w:rsid w:val="009F43E0"/>
    <w:rsid w:val="009F509A"/>
    <w:rsid w:val="00A01631"/>
    <w:rsid w:val="00A01B0F"/>
    <w:rsid w:val="00A01C06"/>
    <w:rsid w:val="00A03A16"/>
    <w:rsid w:val="00A03F7D"/>
    <w:rsid w:val="00A055A5"/>
    <w:rsid w:val="00A12A7C"/>
    <w:rsid w:val="00A12AB0"/>
    <w:rsid w:val="00A1330E"/>
    <w:rsid w:val="00A1494A"/>
    <w:rsid w:val="00A176C1"/>
    <w:rsid w:val="00A236E1"/>
    <w:rsid w:val="00A257EE"/>
    <w:rsid w:val="00A30845"/>
    <w:rsid w:val="00A313D7"/>
    <w:rsid w:val="00A36D71"/>
    <w:rsid w:val="00A402A1"/>
    <w:rsid w:val="00A40914"/>
    <w:rsid w:val="00A41186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510F"/>
    <w:rsid w:val="00A77C2C"/>
    <w:rsid w:val="00A80062"/>
    <w:rsid w:val="00A84CD6"/>
    <w:rsid w:val="00A856EB"/>
    <w:rsid w:val="00A9022E"/>
    <w:rsid w:val="00A90A37"/>
    <w:rsid w:val="00A915C7"/>
    <w:rsid w:val="00A918E9"/>
    <w:rsid w:val="00AA1165"/>
    <w:rsid w:val="00AA3F31"/>
    <w:rsid w:val="00AA4625"/>
    <w:rsid w:val="00AA6319"/>
    <w:rsid w:val="00AA705A"/>
    <w:rsid w:val="00AB1F1A"/>
    <w:rsid w:val="00AB4876"/>
    <w:rsid w:val="00AB4F4A"/>
    <w:rsid w:val="00AC4F34"/>
    <w:rsid w:val="00AC560E"/>
    <w:rsid w:val="00AC6116"/>
    <w:rsid w:val="00AC64EF"/>
    <w:rsid w:val="00AC6EC2"/>
    <w:rsid w:val="00AD09C2"/>
    <w:rsid w:val="00AD0A49"/>
    <w:rsid w:val="00AD4400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218F"/>
    <w:rsid w:val="00B13262"/>
    <w:rsid w:val="00B13CE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4137"/>
    <w:rsid w:val="00B46975"/>
    <w:rsid w:val="00B4738B"/>
    <w:rsid w:val="00B47956"/>
    <w:rsid w:val="00B517F7"/>
    <w:rsid w:val="00B52AFC"/>
    <w:rsid w:val="00B52EFE"/>
    <w:rsid w:val="00B54FED"/>
    <w:rsid w:val="00B60DCA"/>
    <w:rsid w:val="00B60E90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4389"/>
    <w:rsid w:val="00BB61BE"/>
    <w:rsid w:val="00BB6D7D"/>
    <w:rsid w:val="00BC2797"/>
    <w:rsid w:val="00BC4227"/>
    <w:rsid w:val="00BC5F8A"/>
    <w:rsid w:val="00BD1366"/>
    <w:rsid w:val="00BD1703"/>
    <w:rsid w:val="00BD3419"/>
    <w:rsid w:val="00BD43E5"/>
    <w:rsid w:val="00BD5732"/>
    <w:rsid w:val="00BD59E3"/>
    <w:rsid w:val="00BD732A"/>
    <w:rsid w:val="00BD7FD7"/>
    <w:rsid w:val="00BE0315"/>
    <w:rsid w:val="00BE0427"/>
    <w:rsid w:val="00BE05F0"/>
    <w:rsid w:val="00BE1772"/>
    <w:rsid w:val="00BE1DEB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2F20"/>
    <w:rsid w:val="00C03CE0"/>
    <w:rsid w:val="00C03F51"/>
    <w:rsid w:val="00C04B3C"/>
    <w:rsid w:val="00C10CC7"/>
    <w:rsid w:val="00C1246E"/>
    <w:rsid w:val="00C1316F"/>
    <w:rsid w:val="00C13225"/>
    <w:rsid w:val="00C14C86"/>
    <w:rsid w:val="00C229F8"/>
    <w:rsid w:val="00C230CA"/>
    <w:rsid w:val="00C24E55"/>
    <w:rsid w:val="00C2750C"/>
    <w:rsid w:val="00C30C93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5AF8"/>
    <w:rsid w:val="00C46F61"/>
    <w:rsid w:val="00C47BB2"/>
    <w:rsid w:val="00C50E0F"/>
    <w:rsid w:val="00C51C28"/>
    <w:rsid w:val="00C53456"/>
    <w:rsid w:val="00C53DF0"/>
    <w:rsid w:val="00C56227"/>
    <w:rsid w:val="00C56B58"/>
    <w:rsid w:val="00C57F48"/>
    <w:rsid w:val="00C60C2D"/>
    <w:rsid w:val="00C62404"/>
    <w:rsid w:val="00C63CE4"/>
    <w:rsid w:val="00C64A3E"/>
    <w:rsid w:val="00C6535C"/>
    <w:rsid w:val="00C662F3"/>
    <w:rsid w:val="00C66488"/>
    <w:rsid w:val="00C70043"/>
    <w:rsid w:val="00C73861"/>
    <w:rsid w:val="00C7432C"/>
    <w:rsid w:val="00C75791"/>
    <w:rsid w:val="00C76304"/>
    <w:rsid w:val="00C77BE4"/>
    <w:rsid w:val="00C806B8"/>
    <w:rsid w:val="00C81F51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949"/>
    <w:rsid w:val="00C97DF7"/>
    <w:rsid w:val="00CA152F"/>
    <w:rsid w:val="00CA1A6A"/>
    <w:rsid w:val="00CA24B4"/>
    <w:rsid w:val="00CA6108"/>
    <w:rsid w:val="00CB0025"/>
    <w:rsid w:val="00CB0F6E"/>
    <w:rsid w:val="00CB2691"/>
    <w:rsid w:val="00CB42A3"/>
    <w:rsid w:val="00CB4C42"/>
    <w:rsid w:val="00CB5572"/>
    <w:rsid w:val="00CB60D1"/>
    <w:rsid w:val="00CB766B"/>
    <w:rsid w:val="00CC2FA1"/>
    <w:rsid w:val="00CC356D"/>
    <w:rsid w:val="00CC5778"/>
    <w:rsid w:val="00CD109D"/>
    <w:rsid w:val="00CD1E9D"/>
    <w:rsid w:val="00CD33BA"/>
    <w:rsid w:val="00CD471D"/>
    <w:rsid w:val="00CD5C6B"/>
    <w:rsid w:val="00CD6ABB"/>
    <w:rsid w:val="00CD7C94"/>
    <w:rsid w:val="00CE148E"/>
    <w:rsid w:val="00CE1CC5"/>
    <w:rsid w:val="00CE5CF2"/>
    <w:rsid w:val="00CE6256"/>
    <w:rsid w:val="00CF0BE6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203A0"/>
    <w:rsid w:val="00D214C6"/>
    <w:rsid w:val="00D25924"/>
    <w:rsid w:val="00D26182"/>
    <w:rsid w:val="00D26DCE"/>
    <w:rsid w:val="00D26F86"/>
    <w:rsid w:val="00D271FB"/>
    <w:rsid w:val="00D30698"/>
    <w:rsid w:val="00D35317"/>
    <w:rsid w:val="00D36E13"/>
    <w:rsid w:val="00D36E39"/>
    <w:rsid w:val="00D43021"/>
    <w:rsid w:val="00D438DB"/>
    <w:rsid w:val="00D44D8C"/>
    <w:rsid w:val="00D4521B"/>
    <w:rsid w:val="00D5130A"/>
    <w:rsid w:val="00D51769"/>
    <w:rsid w:val="00D522D8"/>
    <w:rsid w:val="00D5491C"/>
    <w:rsid w:val="00D554E8"/>
    <w:rsid w:val="00D56C2D"/>
    <w:rsid w:val="00D5748E"/>
    <w:rsid w:val="00D57710"/>
    <w:rsid w:val="00D612A9"/>
    <w:rsid w:val="00D62FF7"/>
    <w:rsid w:val="00D6347E"/>
    <w:rsid w:val="00D6623F"/>
    <w:rsid w:val="00D66322"/>
    <w:rsid w:val="00D66935"/>
    <w:rsid w:val="00D7226E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95023"/>
    <w:rsid w:val="00DA085F"/>
    <w:rsid w:val="00DA18AB"/>
    <w:rsid w:val="00DA39A8"/>
    <w:rsid w:val="00DA47A8"/>
    <w:rsid w:val="00DA4A6B"/>
    <w:rsid w:val="00DB10B2"/>
    <w:rsid w:val="00DB10FF"/>
    <w:rsid w:val="00DB3592"/>
    <w:rsid w:val="00DB45CF"/>
    <w:rsid w:val="00DB4C93"/>
    <w:rsid w:val="00DB5DFD"/>
    <w:rsid w:val="00DB7EAF"/>
    <w:rsid w:val="00DC1C92"/>
    <w:rsid w:val="00DC3F8A"/>
    <w:rsid w:val="00DC64A3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38FD"/>
    <w:rsid w:val="00E04C02"/>
    <w:rsid w:val="00E053B2"/>
    <w:rsid w:val="00E0595C"/>
    <w:rsid w:val="00E111B6"/>
    <w:rsid w:val="00E12A83"/>
    <w:rsid w:val="00E139D5"/>
    <w:rsid w:val="00E14CA5"/>
    <w:rsid w:val="00E152DF"/>
    <w:rsid w:val="00E16F1C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47E3A"/>
    <w:rsid w:val="00E51B33"/>
    <w:rsid w:val="00E55854"/>
    <w:rsid w:val="00E628AD"/>
    <w:rsid w:val="00E64339"/>
    <w:rsid w:val="00E64AA9"/>
    <w:rsid w:val="00E6533E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2FE4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2EFB"/>
    <w:rsid w:val="00EB5A80"/>
    <w:rsid w:val="00EB76CB"/>
    <w:rsid w:val="00EC07DD"/>
    <w:rsid w:val="00EC0D7C"/>
    <w:rsid w:val="00EC3652"/>
    <w:rsid w:val="00EC7F14"/>
    <w:rsid w:val="00ED196E"/>
    <w:rsid w:val="00ED4BE0"/>
    <w:rsid w:val="00ED4FA0"/>
    <w:rsid w:val="00ED6A97"/>
    <w:rsid w:val="00EE0D85"/>
    <w:rsid w:val="00EE220A"/>
    <w:rsid w:val="00EE2853"/>
    <w:rsid w:val="00EE6655"/>
    <w:rsid w:val="00EF4B35"/>
    <w:rsid w:val="00EF5D36"/>
    <w:rsid w:val="00EF66FC"/>
    <w:rsid w:val="00F011CA"/>
    <w:rsid w:val="00F0135B"/>
    <w:rsid w:val="00F02E73"/>
    <w:rsid w:val="00F0310F"/>
    <w:rsid w:val="00F038E9"/>
    <w:rsid w:val="00F051D4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4E8D"/>
    <w:rsid w:val="00F2646F"/>
    <w:rsid w:val="00F27E65"/>
    <w:rsid w:val="00F30290"/>
    <w:rsid w:val="00F307BF"/>
    <w:rsid w:val="00F35BB5"/>
    <w:rsid w:val="00F37D7A"/>
    <w:rsid w:val="00F40203"/>
    <w:rsid w:val="00F40502"/>
    <w:rsid w:val="00F405C9"/>
    <w:rsid w:val="00F40A19"/>
    <w:rsid w:val="00F414CD"/>
    <w:rsid w:val="00F414F8"/>
    <w:rsid w:val="00F426FC"/>
    <w:rsid w:val="00F44FA1"/>
    <w:rsid w:val="00F45BB2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2BAC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3603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0FB"/>
    <w:rsid w:val="00FC1D90"/>
    <w:rsid w:val="00FC349A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E65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2FDDAC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rsid w:val="00C35C31"/>
    <w:rPr>
      <w:rFonts w:ascii="Arial" w:hAnsi="Arial" w:cs="Tahoma"/>
      <w:szCs w:val="24"/>
    </w:rPr>
  </w:style>
  <w:style w:type="character" w:styleId="Forte">
    <w:name w:val="Strong"/>
    <w:basedOn w:val="Fontepargpadro"/>
    <w:uiPriority w:val="22"/>
    <w:qFormat/>
    <w:rsid w:val="000B00B7"/>
    <w:rPr>
      <w:b/>
      <w:bCs/>
    </w:rPr>
  </w:style>
  <w:style w:type="paragraph" w:styleId="TextosemFormatao">
    <w:name w:val="Plain Text"/>
    <w:basedOn w:val="Normal"/>
    <w:link w:val="TextosemFormataoChar"/>
    <w:rsid w:val="00D95023"/>
    <w:rPr>
      <w:rFonts w:ascii="Courier New" w:hAnsi="Courier New" w:cs="Times New Roman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D9502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2019-08-12T00:00:00</PublishDate>
  <Abstract>23110.018729/2019-17</Abstract>
  <CompanyAddress/>
  <CompanyPhone>09h00min</CompanyPhone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D98061C313F0448602395E3050DFE6" ma:contentTypeVersion="15" ma:contentTypeDescription="Crie um novo documento." ma:contentTypeScope="" ma:versionID="cc89d2518e8af4f8662e84dafebab660">
  <xsd:schema xmlns:xsd="http://www.w3.org/2001/XMLSchema" xmlns:xs="http://www.w3.org/2001/XMLSchema" xmlns:p="http://schemas.microsoft.com/office/2006/metadata/properties" xmlns:ns1="http://schemas.microsoft.com/sharepoint/v3" xmlns:ns2="e18a6b3c-35d2-4771-9d68-91d199c6762f" xmlns:ns3="47ab26bc-0b96-4520-a0f5-7709300e028b" targetNamespace="http://schemas.microsoft.com/office/2006/metadata/properties" ma:root="true" ma:fieldsID="fba2ce8b3d99aa897bc163ccb6ff9fae" ns1:_="" ns2:_="" ns3:_="">
    <xsd:import namespace="http://schemas.microsoft.com/sharepoint/v3"/>
    <xsd:import namespace="e18a6b3c-35d2-4771-9d68-91d199c6762f"/>
    <xsd:import namespace="47ab26bc-0b96-4520-a0f5-7709300e02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a6b3c-35d2-4771-9d68-91d199c67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b26bc-0b96-4520-a0f5-7709300e028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E3AF7A7-12BE-413A-95DD-1F89B5C36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8a6b3c-35d2-4771-9d68-91d199c6762f"/>
    <ds:schemaRef ds:uri="47ab26bc-0b96-4520-a0f5-7709300e0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BF276-EDB6-4908-8204-046613BBA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64E3C2-9111-4183-97A3-066C2847E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8</TotalTime>
  <Pages>1</Pages>
  <Words>310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054/2019</vt:lpstr>
    </vt:vector>
  </TitlesOfParts>
  <Company>EDUARDO DOTTI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054/2019</dc:title>
  <dc:subject>Contratação de empresa para prestação de serviços de manutenção, calibração de equipamentos audiológicos e fornecimento de peças e acessórios quando necessário</dc:subject>
  <dc:creator>Adriano</dc:creator>
  <cp:keywords>Pedido 02/2018</cp:keywords>
  <cp:lastModifiedBy>Renata Foster Vilela</cp:lastModifiedBy>
  <cp:revision>2</cp:revision>
  <cp:lastPrinted>2010-11-03T18:07:00Z</cp:lastPrinted>
  <dcterms:created xsi:type="dcterms:W3CDTF">2025-09-16T17:43:00Z</dcterms:created>
  <dcterms:modified xsi:type="dcterms:W3CDTF">2025-09-16T17:43:00Z</dcterms:modified>
  <cp:category>Menor Preço por Lote</cp:category>
  <cp:contentStatus>Unidade de Engenharia Clínica</cp:contentStatus>
</cp:coreProperties>
</file>