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A824D" w14:textId="77777777" w:rsidR="00C37110" w:rsidRPr="009D22F8" w:rsidRDefault="00C37110" w:rsidP="00E64B86">
      <w:pPr>
        <w:jc w:val="both"/>
        <w:rPr>
          <w:sz w:val="24"/>
          <w:szCs w:val="24"/>
        </w:rPr>
      </w:pPr>
    </w:p>
    <w:p w14:paraId="70757F9D" w14:textId="77777777" w:rsidR="00CD408D" w:rsidRPr="009D22F8" w:rsidRDefault="00CD408D" w:rsidP="00E64B86">
      <w:pPr>
        <w:jc w:val="both"/>
        <w:rPr>
          <w:rFonts w:ascii="Arial" w:hAnsi="Arial" w:cs="Arial"/>
          <w:sz w:val="24"/>
          <w:szCs w:val="24"/>
        </w:rPr>
      </w:pPr>
    </w:p>
    <w:p w14:paraId="612F05F4" w14:textId="77777777" w:rsidR="002625DD" w:rsidRDefault="002625DD" w:rsidP="00E64B86">
      <w:pPr>
        <w:jc w:val="both"/>
        <w:rPr>
          <w:rFonts w:ascii="Arial" w:hAnsi="Arial" w:cs="Arial"/>
          <w:sz w:val="24"/>
          <w:szCs w:val="24"/>
        </w:rPr>
      </w:pPr>
    </w:p>
    <w:p w14:paraId="128637EF" w14:textId="77777777" w:rsidR="002625DD" w:rsidRDefault="002625DD" w:rsidP="002625DD">
      <w:pPr>
        <w:spacing w:after="480" w:line="276" w:lineRule="auto"/>
        <w:jc w:val="center"/>
        <w:outlineLvl w:val="1"/>
        <w:rPr>
          <w:rFonts w:ascii="Century Gothic" w:hAnsi="Century Gothic" w:cs="Segoe UI"/>
          <w:b/>
          <w:bCs/>
          <w:spacing w:val="8"/>
          <w:kern w:val="16"/>
          <w14:ligatures w14:val="all"/>
        </w:rPr>
      </w:pPr>
      <w:bookmarkStart w:id="0" w:name="_Toc124968246"/>
      <w:bookmarkStart w:id="1" w:name="_Hlk156457938"/>
      <w:r>
        <w:rPr>
          <w:rFonts w:ascii="Century Gothic" w:hAnsi="Century Gothic" w:cs="Segoe UI"/>
          <w:b/>
          <w:bCs/>
          <w:spacing w:val="8"/>
          <w:kern w:val="16"/>
          <w14:ligatures w14:val="all"/>
        </w:rPr>
        <w:t>DOCUMENTO DE FORMALIZAÇÃO DA DEMANDA</w:t>
      </w:r>
      <w:bookmarkEnd w:id="0"/>
    </w:p>
    <w:p w14:paraId="421C7E67" w14:textId="1117943A" w:rsidR="002625DD" w:rsidRDefault="002625DD" w:rsidP="002625DD">
      <w:pPr>
        <w:spacing w:after="80" w:line="276" w:lineRule="auto"/>
        <w:jc w:val="both"/>
        <w:rPr>
          <w:rFonts w:ascii="Segoe UI" w:hAnsi="Segoe UI" w:cs="Segoe UI"/>
          <w:b/>
          <w:bCs/>
          <w:kern w:val="16"/>
          <w14:ligatures w14:val="all"/>
        </w:rPr>
      </w:pPr>
      <w:r>
        <w:rPr>
          <w:rFonts w:ascii="Segoe UI" w:hAnsi="Segoe UI" w:cs="Segoe UI"/>
          <w:b/>
          <w:bCs/>
          <w:kern w:val="16"/>
          <w14:ligatures w14:val="all"/>
        </w:rPr>
        <w:t xml:space="preserve">Setor Requisitante: </w:t>
      </w:r>
      <w:r>
        <w:rPr>
          <w:rFonts w:ascii="Segoe UI" w:hAnsi="Segoe UI" w:cs="Segoe UI"/>
          <w:kern w:val="16"/>
          <w14:ligatures w14:val="all"/>
        </w:rPr>
        <w:t xml:space="preserve">Secretaria de </w:t>
      </w:r>
      <w:r w:rsidR="00BF4C2E">
        <w:rPr>
          <w:rFonts w:ascii="Segoe UI" w:hAnsi="Segoe UI" w:cs="Segoe UI"/>
          <w:kern w:val="16"/>
          <w14:ligatures w14:val="all"/>
        </w:rPr>
        <w:t>Indústria e Comércio</w:t>
      </w:r>
    </w:p>
    <w:p w14:paraId="5A2A0032" w14:textId="05842700" w:rsidR="002625DD" w:rsidRDefault="002625DD" w:rsidP="002625DD">
      <w:pPr>
        <w:spacing w:after="80" w:line="276" w:lineRule="auto"/>
        <w:jc w:val="both"/>
        <w:rPr>
          <w:rFonts w:ascii="Segoe UI" w:hAnsi="Segoe UI" w:cs="Segoe UI"/>
          <w:b/>
          <w:bCs/>
          <w:kern w:val="16"/>
          <w14:ligatures w14:val="all"/>
        </w:rPr>
      </w:pPr>
      <w:r>
        <w:rPr>
          <w:rFonts w:ascii="Segoe UI" w:hAnsi="Segoe UI" w:cs="Segoe UI"/>
          <w:b/>
          <w:bCs/>
          <w:kern w:val="16"/>
          <w14:ligatures w14:val="all"/>
        </w:rPr>
        <w:t xml:space="preserve">Responsável pela Demanda: </w:t>
      </w:r>
      <w:r w:rsidR="001517D3">
        <w:rPr>
          <w:rFonts w:ascii="Segoe UI" w:hAnsi="Segoe UI" w:cs="Segoe UI"/>
          <w:kern w:val="16"/>
          <w14:ligatures w14:val="all"/>
        </w:rPr>
        <w:t xml:space="preserve">Kelly Regina Schell </w:t>
      </w:r>
      <w:proofErr w:type="spellStart"/>
      <w:r w:rsidR="001517D3">
        <w:rPr>
          <w:rFonts w:ascii="Segoe UI" w:hAnsi="Segoe UI" w:cs="Segoe UI"/>
          <w:kern w:val="16"/>
          <w14:ligatures w14:val="all"/>
        </w:rPr>
        <w:t>Flauzino</w:t>
      </w:r>
      <w:proofErr w:type="spellEnd"/>
      <w:r w:rsidR="001517D3">
        <w:rPr>
          <w:rFonts w:ascii="Segoe UI" w:hAnsi="Segoe UI" w:cs="Segoe UI"/>
          <w:kern w:val="16"/>
          <w14:ligatures w14:val="all"/>
        </w:rPr>
        <w:t xml:space="preserve"> dos Santos</w:t>
      </w:r>
    </w:p>
    <w:p w14:paraId="185662A5" w14:textId="77777777" w:rsidR="002625DD" w:rsidRDefault="002625DD" w:rsidP="002625DD">
      <w:pPr>
        <w:spacing w:after="80" w:line="276" w:lineRule="auto"/>
        <w:jc w:val="both"/>
        <w:rPr>
          <w:rFonts w:ascii="Segoe UI" w:hAnsi="Segoe UI" w:cs="Segoe UI"/>
          <w:spacing w:val="12"/>
          <w:kern w:val="16"/>
          <w14:ligatures w14:val="all"/>
        </w:rPr>
      </w:pPr>
    </w:p>
    <w:p w14:paraId="45131DAC" w14:textId="77777777" w:rsidR="002625DD" w:rsidRDefault="002625DD" w:rsidP="002625DD">
      <w:pPr>
        <w:pStyle w:val="PargrafodaLista"/>
        <w:numPr>
          <w:ilvl w:val="0"/>
          <w:numId w:val="2"/>
        </w:numPr>
        <w:spacing w:after="80" w:line="276" w:lineRule="auto"/>
        <w:jc w:val="both"/>
        <w:rPr>
          <w:rFonts w:ascii="Segoe UI" w:hAnsi="Segoe UI" w:cs="Segoe UI"/>
          <w:b/>
          <w:bCs/>
          <w:spacing w:val="12"/>
          <w:kern w:val="16"/>
          <w14:ligatures w14:val="all"/>
        </w:rPr>
      </w:pPr>
      <w:r>
        <w:rPr>
          <w:rFonts w:ascii="Segoe UI" w:hAnsi="Segoe UI" w:cs="Segoe UI"/>
          <w:b/>
          <w:bCs/>
          <w:spacing w:val="12"/>
          <w:kern w:val="16"/>
          <w14:ligatures w14:val="all"/>
        </w:rPr>
        <w:t>Objeto</w:t>
      </w:r>
    </w:p>
    <w:p w14:paraId="39E7D0C6" w14:textId="05CD3060" w:rsidR="00D81534" w:rsidRPr="00D81534" w:rsidRDefault="001517D3" w:rsidP="00D81534">
      <w:pPr>
        <w:ind w:left="360"/>
        <w:jc w:val="both"/>
        <w:rPr>
          <w:rFonts w:ascii="Arial" w:hAnsi="Arial" w:cs="Arial"/>
          <w:b/>
          <w:bCs/>
          <w:sz w:val="22"/>
          <w:szCs w:val="22"/>
        </w:rPr>
      </w:pPr>
      <w:bookmarkStart w:id="2" w:name="_Hlk161927768"/>
      <w:r>
        <w:rPr>
          <w:rFonts w:ascii="Segoe UI" w:hAnsi="Segoe UI" w:cs="Segoe UI"/>
          <w:spacing w:val="12"/>
          <w:kern w:val="16"/>
        </w:rPr>
        <w:t>Locação de barracão com no mínimo 140 m², em alvenaria, pintado, piso em cerâmica, energia bifásica, água encanada e banheiro, localizado em Vera Cruz do Oeste</w:t>
      </w:r>
      <w:r w:rsidR="00D81534" w:rsidRPr="00D81534">
        <w:rPr>
          <w:rFonts w:ascii="Segoe UI" w:hAnsi="Segoe UI" w:cs="Segoe UI"/>
          <w:spacing w:val="12"/>
          <w:kern w:val="16"/>
        </w:rPr>
        <w:t>.</w:t>
      </w:r>
    </w:p>
    <w:bookmarkEnd w:id="2"/>
    <w:p w14:paraId="07EB7F60" w14:textId="77777777" w:rsidR="00D81534" w:rsidRDefault="00D81534" w:rsidP="00D81534">
      <w:pPr>
        <w:pStyle w:val="PargrafodaLista"/>
        <w:spacing w:after="80" w:line="276" w:lineRule="auto"/>
        <w:jc w:val="both"/>
        <w:rPr>
          <w:rFonts w:ascii="Segoe UI" w:hAnsi="Segoe UI" w:cs="Segoe UI"/>
          <w:b/>
          <w:bCs/>
          <w:spacing w:val="12"/>
          <w:kern w:val="16"/>
          <w14:ligatures w14:val="all"/>
        </w:rPr>
      </w:pPr>
    </w:p>
    <w:p w14:paraId="021204EA" w14:textId="77777777" w:rsidR="002625DD" w:rsidRDefault="002625DD" w:rsidP="002625DD">
      <w:pPr>
        <w:pStyle w:val="PargrafodaLista"/>
        <w:numPr>
          <w:ilvl w:val="0"/>
          <w:numId w:val="2"/>
        </w:numPr>
        <w:spacing w:after="80" w:line="276" w:lineRule="auto"/>
        <w:jc w:val="both"/>
        <w:rPr>
          <w:rFonts w:ascii="Segoe UI" w:hAnsi="Segoe UI" w:cs="Segoe UI"/>
          <w:b/>
          <w:bCs/>
          <w:spacing w:val="12"/>
          <w:kern w:val="16"/>
          <w14:ligatures w14:val="all"/>
        </w:rPr>
      </w:pPr>
      <w:r>
        <w:rPr>
          <w:rFonts w:ascii="Segoe UI" w:hAnsi="Segoe UI" w:cs="Segoe UI"/>
          <w:b/>
          <w:bCs/>
          <w:spacing w:val="12"/>
          <w:kern w:val="16"/>
          <w14:ligatures w14:val="all"/>
        </w:rPr>
        <w:t xml:space="preserve">Quantidade </w:t>
      </w:r>
    </w:p>
    <w:p w14:paraId="085346A6" w14:textId="7FEE294D" w:rsidR="002625DD" w:rsidRDefault="001517D3" w:rsidP="002625DD">
      <w:pPr>
        <w:spacing w:after="80" w:line="276" w:lineRule="auto"/>
        <w:ind w:left="360"/>
        <w:jc w:val="both"/>
        <w:rPr>
          <w:rFonts w:ascii="Segoe UI" w:hAnsi="Segoe UI" w:cs="Segoe UI"/>
          <w:spacing w:val="12"/>
          <w:kern w:val="16"/>
          <w14:ligatures w14:val="all"/>
        </w:rPr>
      </w:pPr>
      <w:r>
        <w:rPr>
          <w:rFonts w:ascii="Segoe UI" w:hAnsi="Segoe UI" w:cs="Segoe UI"/>
          <w:spacing w:val="12"/>
          <w:kern w:val="16"/>
          <w14:ligatures w14:val="all"/>
        </w:rPr>
        <w:t>1 (um) barracão.</w:t>
      </w:r>
    </w:p>
    <w:p w14:paraId="7DCA0646" w14:textId="77777777" w:rsidR="002625DD" w:rsidRDefault="002625DD" w:rsidP="002625DD">
      <w:pPr>
        <w:spacing w:after="80" w:line="276" w:lineRule="auto"/>
        <w:jc w:val="both"/>
        <w:rPr>
          <w:rFonts w:ascii="Segoe UI" w:hAnsi="Segoe UI" w:cs="Segoe UI"/>
          <w:spacing w:val="12"/>
          <w:kern w:val="16"/>
          <w14:ligatures w14:val="all"/>
        </w:rPr>
      </w:pPr>
    </w:p>
    <w:p w14:paraId="4A5FB690" w14:textId="77777777" w:rsidR="002625DD" w:rsidRDefault="002625DD" w:rsidP="002625DD">
      <w:pPr>
        <w:pStyle w:val="PargrafodaLista"/>
        <w:numPr>
          <w:ilvl w:val="0"/>
          <w:numId w:val="2"/>
        </w:numPr>
        <w:spacing w:after="80" w:line="276" w:lineRule="auto"/>
        <w:jc w:val="both"/>
        <w:rPr>
          <w:rFonts w:ascii="Segoe UI" w:hAnsi="Segoe UI" w:cs="Segoe UI"/>
          <w:b/>
          <w:bCs/>
          <w:spacing w:val="12"/>
          <w:kern w:val="16"/>
          <w14:ligatures w14:val="all"/>
        </w:rPr>
      </w:pPr>
      <w:r>
        <w:rPr>
          <w:rFonts w:ascii="Segoe UI" w:hAnsi="Segoe UI" w:cs="Segoe UI"/>
          <w:b/>
          <w:bCs/>
          <w:spacing w:val="12"/>
          <w:kern w:val="16"/>
          <w14:ligatures w14:val="all"/>
        </w:rPr>
        <w:t xml:space="preserve">Justificativa </w:t>
      </w:r>
    </w:p>
    <w:p w14:paraId="6AE84BC9" w14:textId="2E66FF24" w:rsidR="002625DD" w:rsidRDefault="001517D3" w:rsidP="00BF4C2E">
      <w:pPr>
        <w:spacing w:after="80" w:line="276" w:lineRule="auto"/>
        <w:ind w:left="360"/>
        <w:jc w:val="both"/>
        <w:rPr>
          <w:rFonts w:ascii="Segoe UI" w:hAnsi="Segoe UI" w:cs="Segoe UI"/>
          <w:spacing w:val="12"/>
          <w:kern w:val="16"/>
          <w14:ligatures w14:val="all"/>
        </w:rPr>
      </w:pPr>
      <w:r w:rsidRPr="001517D3">
        <w:rPr>
          <w:rFonts w:ascii="Segoe UI" w:hAnsi="Segoe UI" w:cs="Segoe UI"/>
          <w:spacing w:val="12"/>
          <w:kern w:val="16"/>
          <w14:ligatures w14:val="all"/>
        </w:rPr>
        <w:t xml:space="preserve">A locação de barracões é uma medida necessária para atrair empresas para Vera Cruz do Oeste, considerando que o município não dispõe de barracões próprios. Isso se </w:t>
      </w:r>
      <w:r>
        <w:rPr>
          <w:rFonts w:ascii="Segoe UI" w:hAnsi="Segoe UI" w:cs="Segoe UI"/>
          <w:spacing w:val="12"/>
          <w:kern w:val="16"/>
          <w14:ligatures w14:val="all"/>
        </w:rPr>
        <w:t>atende</w:t>
      </w:r>
      <w:r w:rsidRPr="001517D3">
        <w:rPr>
          <w:rFonts w:ascii="Segoe UI" w:hAnsi="Segoe UI" w:cs="Segoe UI"/>
          <w:spacing w:val="12"/>
          <w:kern w:val="16"/>
          <w14:ligatures w14:val="all"/>
        </w:rPr>
        <w:t xml:space="preserve"> perfeitamente </w:t>
      </w:r>
      <w:r>
        <w:rPr>
          <w:rFonts w:ascii="Segoe UI" w:hAnsi="Segoe UI" w:cs="Segoe UI"/>
          <w:spacing w:val="12"/>
          <w:kern w:val="16"/>
          <w14:ligatures w14:val="all"/>
        </w:rPr>
        <w:t xml:space="preserve">a Lei º 1.255/2019 que trata </w:t>
      </w:r>
      <w:r w:rsidR="00977336">
        <w:rPr>
          <w:rFonts w:ascii="Segoe UI" w:hAnsi="Segoe UI" w:cs="Segoe UI"/>
          <w:spacing w:val="12"/>
          <w:kern w:val="16"/>
          <w14:ligatures w14:val="all"/>
        </w:rPr>
        <w:t xml:space="preserve">dos </w:t>
      </w:r>
      <w:r w:rsidR="00977336" w:rsidRPr="001517D3">
        <w:rPr>
          <w:rFonts w:ascii="Segoe UI" w:hAnsi="Segoe UI" w:cs="Segoe UI"/>
          <w:spacing w:val="12"/>
          <w:kern w:val="16"/>
          <w14:ligatures w14:val="all"/>
        </w:rPr>
        <w:t>incentivos</w:t>
      </w:r>
      <w:r w:rsidRPr="001517D3">
        <w:rPr>
          <w:rFonts w:ascii="Segoe UI" w:hAnsi="Segoe UI" w:cs="Segoe UI"/>
          <w:spacing w:val="12"/>
          <w:kern w:val="16"/>
          <w14:ligatures w14:val="all"/>
        </w:rPr>
        <w:t xml:space="preserve"> que o município </w:t>
      </w:r>
      <w:r>
        <w:rPr>
          <w:rFonts w:ascii="Segoe UI" w:hAnsi="Segoe UI" w:cs="Segoe UI"/>
          <w:spacing w:val="12"/>
          <w:kern w:val="16"/>
          <w14:ligatures w14:val="all"/>
        </w:rPr>
        <w:t>pode oferecer as empresas</w:t>
      </w:r>
      <w:r w:rsidRPr="001517D3">
        <w:rPr>
          <w:rFonts w:ascii="Segoe UI" w:hAnsi="Segoe UI" w:cs="Segoe UI"/>
          <w:spacing w:val="12"/>
          <w:kern w:val="16"/>
          <w14:ligatures w14:val="all"/>
        </w:rPr>
        <w:t>, visando o desenvolvimento local.</w:t>
      </w:r>
    </w:p>
    <w:p w14:paraId="37C731C6" w14:textId="722BF4CF" w:rsidR="00BA457F" w:rsidRDefault="00BA457F" w:rsidP="00BA457F">
      <w:pPr>
        <w:spacing w:after="80" w:line="276" w:lineRule="auto"/>
        <w:jc w:val="both"/>
        <w:rPr>
          <w:rFonts w:ascii="Segoe UI" w:hAnsi="Segoe UI" w:cs="Segoe UI"/>
          <w:spacing w:val="12"/>
          <w:kern w:val="16"/>
          <w14:ligatures w14:val="all"/>
        </w:rPr>
      </w:pPr>
    </w:p>
    <w:p w14:paraId="6CB05B86" w14:textId="77777777" w:rsidR="002625DD" w:rsidRDefault="002625DD" w:rsidP="002625DD">
      <w:pPr>
        <w:spacing w:after="80" w:line="276" w:lineRule="auto"/>
        <w:jc w:val="both"/>
        <w:rPr>
          <w:rFonts w:ascii="Segoe UI" w:hAnsi="Segoe UI" w:cs="Segoe UI"/>
          <w:spacing w:val="12"/>
          <w:kern w:val="16"/>
          <w14:ligatures w14:val="all"/>
        </w:rPr>
      </w:pPr>
    </w:p>
    <w:p w14:paraId="0B86B12D" w14:textId="77777777" w:rsidR="00BA457F" w:rsidRPr="00BA457F" w:rsidRDefault="002625DD" w:rsidP="00705025">
      <w:pPr>
        <w:pStyle w:val="PargrafodaLista"/>
        <w:numPr>
          <w:ilvl w:val="0"/>
          <w:numId w:val="2"/>
        </w:numPr>
        <w:spacing w:after="80" w:line="276" w:lineRule="auto"/>
        <w:ind w:left="360"/>
        <w:jc w:val="both"/>
        <w:rPr>
          <w:rFonts w:ascii="Segoe UI" w:hAnsi="Segoe UI" w:cs="Segoe UI"/>
          <w:kern w:val="16"/>
          <w14:ligatures w14:val="all"/>
        </w:rPr>
      </w:pPr>
      <w:r w:rsidRPr="00BA457F">
        <w:rPr>
          <w:rFonts w:ascii="Segoe UI" w:hAnsi="Segoe UI" w:cs="Segoe UI"/>
          <w:b/>
          <w:bCs/>
          <w:spacing w:val="12"/>
          <w:kern w:val="16"/>
          <w14:ligatures w14:val="all"/>
        </w:rPr>
        <w:t xml:space="preserve">Previsão de data de entrada ou em que data deve ser iniciada </w:t>
      </w:r>
    </w:p>
    <w:p w14:paraId="0F4478D9" w14:textId="7BA3E11E" w:rsidR="00BA457F" w:rsidRPr="00BA457F" w:rsidRDefault="001517D3" w:rsidP="00BA457F">
      <w:pPr>
        <w:pStyle w:val="PargrafodaLista"/>
        <w:spacing w:after="80" w:line="276" w:lineRule="auto"/>
        <w:ind w:left="360"/>
        <w:jc w:val="both"/>
        <w:rPr>
          <w:rFonts w:ascii="Segoe UI" w:hAnsi="Segoe UI" w:cs="Segoe UI"/>
          <w:kern w:val="16"/>
          <w14:ligatures w14:val="all"/>
        </w:rPr>
      </w:pPr>
      <w:r>
        <w:rPr>
          <w:rFonts w:ascii="Segoe UI" w:hAnsi="Segoe UI" w:cs="Segoe UI"/>
          <w:kern w:val="16"/>
          <w14:ligatures w14:val="all"/>
        </w:rPr>
        <w:t xml:space="preserve">O </w:t>
      </w:r>
      <w:r w:rsidRPr="001517D3">
        <w:rPr>
          <w:rFonts w:ascii="Segoe UI" w:hAnsi="Segoe UI" w:cs="Segoe UI"/>
          <w:kern w:val="16"/>
          <w14:ligatures w14:val="all"/>
        </w:rPr>
        <w:t>município realizará um processo de concorrência para selecionar a empresa que se beneficiará do incentivo de pagamento de aluguel do barracão locado. Após a seleção da empresa</w:t>
      </w:r>
      <w:r w:rsidR="00977336">
        <w:rPr>
          <w:rFonts w:ascii="Segoe UI" w:hAnsi="Segoe UI" w:cs="Segoe UI"/>
          <w:kern w:val="16"/>
          <w14:ligatures w14:val="all"/>
        </w:rPr>
        <w:t xml:space="preserve"> </w:t>
      </w:r>
      <w:r w:rsidR="00977336" w:rsidRPr="001517D3">
        <w:rPr>
          <w:rFonts w:ascii="Segoe UI" w:hAnsi="Segoe UI" w:cs="Segoe UI"/>
          <w:kern w:val="16"/>
          <w14:ligatures w14:val="all"/>
        </w:rPr>
        <w:t>a</w:t>
      </w:r>
      <w:r w:rsidRPr="001517D3">
        <w:rPr>
          <w:rFonts w:ascii="Segoe UI" w:hAnsi="Segoe UI" w:cs="Segoe UI"/>
          <w:kern w:val="16"/>
          <w14:ligatures w14:val="all"/>
        </w:rPr>
        <w:t xml:space="preserve"> data de entrada do barracão locado será iniciada.</w:t>
      </w:r>
    </w:p>
    <w:p w14:paraId="0BC49D2E" w14:textId="03092DFD" w:rsidR="002625DD" w:rsidRDefault="002625DD" w:rsidP="00BA457F">
      <w:pPr>
        <w:spacing w:before="200" w:after="200" w:line="276" w:lineRule="auto"/>
        <w:jc w:val="right"/>
        <w:rPr>
          <w:rFonts w:ascii="Segoe UI" w:hAnsi="Segoe UI" w:cs="Segoe UI"/>
          <w:kern w:val="16"/>
          <w14:ligatures w14:val="all"/>
        </w:rPr>
      </w:pPr>
      <w:r>
        <w:rPr>
          <w:rFonts w:ascii="Segoe UI" w:hAnsi="Segoe UI" w:cs="Segoe UI"/>
          <w:kern w:val="16"/>
          <w14:ligatures w14:val="all"/>
        </w:rPr>
        <w:t>Vera Cruz do Oeste</w:t>
      </w:r>
      <w:r w:rsidR="00CE6B8F">
        <w:rPr>
          <w:rFonts w:ascii="Segoe UI" w:hAnsi="Segoe UI" w:cs="Segoe UI"/>
          <w:kern w:val="16"/>
          <w14:ligatures w14:val="all"/>
        </w:rPr>
        <w:t xml:space="preserve"> </w:t>
      </w:r>
      <w:r w:rsidR="001517D3">
        <w:rPr>
          <w:rFonts w:ascii="Segoe UI" w:hAnsi="Segoe UI" w:cs="Segoe UI"/>
          <w:kern w:val="16"/>
          <w14:ligatures w14:val="all"/>
        </w:rPr>
        <w:t>24 de fevereiro</w:t>
      </w:r>
      <w:r w:rsidR="00744B6E">
        <w:rPr>
          <w:rFonts w:ascii="Segoe UI" w:hAnsi="Segoe UI" w:cs="Segoe UI"/>
          <w:kern w:val="16"/>
          <w14:ligatures w14:val="all"/>
        </w:rPr>
        <w:t xml:space="preserve"> </w:t>
      </w:r>
      <w:r w:rsidR="00CE6B8F">
        <w:rPr>
          <w:rFonts w:ascii="Segoe UI" w:hAnsi="Segoe UI" w:cs="Segoe UI"/>
          <w:kern w:val="16"/>
          <w14:ligatures w14:val="all"/>
        </w:rPr>
        <w:t>de 202</w:t>
      </w:r>
      <w:r w:rsidR="001517D3">
        <w:rPr>
          <w:rFonts w:ascii="Segoe UI" w:hAnsi="Segoe UI" w:cs="Segoe UI"/>
          <w:kern w:val="16"/>
          <w14:ligatures w14:val="all"/>
        </w:rPr>
        <w:t>5</w:t>
      </w:r>
      <w:r>
        <w:rPr>
          <w:rFonts w:ascii="Segoe UI" w:hAnsi="Segoe UI" w:cs="Segoe UI"/>
          <w:kern w:val="16"/>
        </w:rPr>
        <w:t>.</w:t>
      </w:r>
      <w:r w:rsidR="00CE6B8F">
        <w:rPr>
          <w:rFonts w:ascii="Segoe UI" w:hAnsi="Segoe UI" w:cs="Segoe UI"/>
          <w:kern w:val="16"/>
        </w:rPr>
        <w:t xml:space="preserve"> </w:t>
      </w:r>
    </w:p>
    <w:p w14:paraId="10CE9B0C" w14:textId="77777777" w:rsidR="002625DD" w:rsidRDefault="002625DD" w:rsidP="002625DD">
      <w:pPr>
        <w:spacing w:line="276" w:lineRule="auto"/>
        <w:jc w:val="center"/>
        <w:rPr>
          <w:rFonts w:ascii="Segoe UI" w:hAnsi="Segoe UI" w:cs="Segoe UI"/>
          <w:kern w:val="16"/>
          <w14:ligatures w14:val="all"/>
        </w:rPr>
      </w:pPr>
    </w:p>
    <w:p w14:paraId="523C3FB9" w14:textId="77777777" w:rsidR="00BA457F" w:rsidRDefault="00BA457F" w:rsidP="00D81534">
      <w:pPr>
        <w:spacing w:line="276" w:lineRule="auto"/>
        <w:rPr>
          <w:rFonts w:ascii="Segoe UI" w:hAnsi="Segoe UI" w:cs="Segoe UI"/>
          <w:kern w:val="16"/>
          <w14:ligatures w14:val="all"/>
        </w:rPr>
      </w:pPr>
    </w:p>
    <w:p w14:paraId="0F3CF031" w14:textId="77777777" w:rsidR="00BA457F" w:rsidRDefault="00BA457F" w:rsidP="002625DD">
      <w:pPr>
        <w:spacing w:line="276" w:lineRule="auto"/>
        <w:jc w:val="center"/>
        <w:rPr>
          <w:rFonts w:ascii="Segoe UI" w:hAnsi="Segoe UI" w:cs="Segoe UI"/>
          <w:kern w:val="16"/>
          <w14:ligatures w14:val="all"/>
        </w:rPr>
      </w:pPr>
    </w:p>
    <w:p w14:paraId="7256FE71" w14:textId="77777777" w:rsidR="00BA457F" w:rsidRDefault="00BA457F" w:rsidP="002625DD">
      <w:pPr>
        <w:spacing w:line="276" w:lineRule="auto"/>
        <w:jc w:val="center"/>
        <w:rPr>
          <w:rFonts w:ascii="Segoe UI" w:hAnsi="Segoe UI" w:cs="Segoe UI"/>
          <w:kern w:val="16"/>
          <w14:ligatures w14:val="all"/>
        </w:rPr>
      </w:pPr>
    </w:p>
    <w:p w14:paraId="7553A086" w14:textId="1D20673C" w:rsidR="002625DD" w:rsidRDefault="001517D3" w:rsidP="002625DD">
      <w:pPr>
        <w:spacing w:line="276" w:lineRule="auto"/>
        <w:jc w:val="center"/>
        <w:rPr>
          <w:rFonts w:ascii="Segoe UI" w:hAnsi="Segoe UI" w:cs="Segoe UI"/>
          <w:b/>
          <w:bCs/>
          <w:smallCaps/>
          <w:spacing w:val="12"/>
          <w:kern w:val="16"/>
          <w14:ligatures w14:val="all"/>
        </w:rPr>
      </w:pPr>
      <w:r>
        <w:rPr>
          <w:rFonts w:ascii="Segoe UI" w:hAnsi="Segoe UI" w:cs="Segoe UI"/>
          <w:b/>
          <w:bCs/>
          <w:smallCaps/>
          <w:spacing w:val="12"/>
          <w:kern w:val="16"/>
          <w14:ligatures w14:val="all"/>
        </w:rPr>
        <w:t xml:space="preserve">Kelly Regina Schell Flauzino dos Santos </w:t>
      </w:r>
    </w:p>
    <w:p w14:paraId="244230EA" w14:textId="50FF03DA" w:rsidR="002625DD" w:rsidRDefault="002625DD" w:rsidP="002625DD">
      <w:pPr>
        <w:spacing w:line="276" w:lineRule="auto"/>
        <w:jc w:val="center"/>
        <w:rPr>
          <w:rFonts w:ascii="Segoe UI" w:hAnsi="Segoe UI" w:cs="Segoe UI"/>
          <w:kern w:val="16"/>
          <w14:ligatures w14:val="all"/>
        </w:rPr>
      </w:pPr>
      <w:r>
        <w:rPr>
          <w:rFonts w:ascii="Segoe UI" w:hAnsi="Segoe UI" w:cs="Segoe UI"/>
          <w:kern w:val="16"/>
          <w14:ligatures w14:val="all"/>
        </w:rPr>
        <w:t>Secretári</w:t>
      </w:r>
      <w:r w:rsidR="001517D3">
        <w:rPr>
          <w:rFonts w:ascii="Segoe UI" w:hAnsi="Segoe UI" w:cs="Segoe UI"/>
          <w:kern w:val="16"/>
          <w14:ligatures w14:val="all"/>
        </w:rPr>
        <w:t>a</w:t>
      </w:r>
      <w:r>
        <w:rPr>
          <w:rFonts w:ascii="Segoe UI" w:hAnsi="Segoe UI" w:cs="Segoe UI"/>
          <w:kern w:val="16"/>
          <w14:ligatures w14:val="all"/>
        </w:rPr>
        <w:t xml:space="preserve"> de </w:t>
      </w:r>
      <w:r w:rsidR="00BA457F">
        <w:rPr>
          <w:rFonts w:ascii="Segoe UI" w:hAnsi="Segoe UI" w:cs="Segoe UI"/>
          <w:kern w:val="16"/>
          <w14:ligatures w14:val="all"/>
        </w:rPr>
        <w:t>Industria e Comércio</w:t>
      </w:r>
    </w:p>
    <w:bookmarkEnd w:id="1"/>
    <w:p w14:paraId="1A5B3AC8" w14:textId="77777777" w:rsidR="002625DD" w:rsidRDefault="002625DD" w:rsidP="002625DD">
      <w:pPr>
        <w:rPr>
          <w:rFonts w:ascii="Segoe UI" w:hAnsi="Segoe UI" w:cs="Segoe UI"/>
        </w:rPr>
      </w:pPr>
    </w:p>
    <w:p w14:paraId="38EABFDB" w14:textId="77777777" w:rsidR="002625DD" w:rsidRDefault="002625DD" w:rsidP="002625DD">
      <w:pPr>
        <w:rPr>
          <w:rFonts w:ascii="Segoe UI" w:hAnsi="Segoe UI" w:cs="Segoe UI"/>
        </w:rPr>
      </w:pPr>
    </w:p>
    <w:p w14:paraId="282C8FF2" w14:textId="77777777" w:rsidR="002625DD" w:rsidRDefault="002625DD" w:rsidP="002625DD">
      <w:pPr>
        <w:rPr>
          <w:rFonts w:ascii="Segoe UI" w:hAnsi="Segoe UI" w:cs="Segoe UI"/>
        </w:rPr>
      </w:pPr>
    </w:p>
    <w:p w14:paraId="509AF57A" w14:textId="77777777" w:rsidR="002625DD" w:rsidRDefault="002625DD" w:rsidP="002625DD">
      <w:pPr>
        <w:rPr>
          <w:rFonts w:ascii="Segoe UI" w:hAnsi="Segoe UI" w:cs="Segoe UI"/>
        </w:rPr>
      </w:pPr>
    </w:p>
    <w:p w14:paraId="63C83CDC" w14:textId="77777777" w:rsidR="002625DD" w:rsidRDefault="002625DD" w:rsidP="002625DD">
      <w:pPr>
        <w:rPr>
          <w:rFonts w:ascii="Segoe UI" w:hAnsi="Segoe UI" w:cs="Segoe UI"/>
        </w:rPr>
      </w:pPr>
    </w:p>
    <w:p w14:paraId="138FC21F" w14:textId="77777777" w:rsidR="002625DD" w:rsidRPr="00F97A79" w:rsidRDefault="002625DD" w:rsidP="00E64B86">
      <w:pPr>
        <w:jc w:val="both"/>
        <w:rPr>
          <w:rFonts w:ascii="Arial" w:hAnsi="Arial" w:cs="Arial"/>
          <w:sz w:val="24"/>
          <w:szCs w:val="24"/>
        </w:rPr>
      </w:pPr>
    </w:p>
    <w:sectPr w:rsidR="002625DD" w:rsidRPr="00F97A79" w:rsidSect="00104F7D">
      <w:headerReference w:type="default" r:id="rId7"/>
      <w:pgSz w:w="11907" w:h="16840" w:code="9"/>
      <w:pgMar w:top="1843" w:right="1134" w:bottom="85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E952C" w14:textId="77777777" w:rsidR="00F3511F" w:rsidRDefault="00F3511F">
      <w:r>
        <w:separator/>
      </w:r>
    </w:p>
  </w:endnote>
  <w:endnote w:type="continuationSeparator" w:id="0">
    <w:p w14:paraId="4A3650B7" w14:textId="77777777" w:rsidR="00F3511F" w:rsidRDefault="00F35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6979B" w14:textId="77777777" w:rsidR="00F3511F" w:rsidRDefault="00F3511F">
      <w:r>
        <w:separator/>
      </w:r>
    </w:p>
  </w:footnote>
  <w:footnote w:type="continuationSeparator" w:id="0">
    <w:p w14:paraId="608D81FC" w14:textId="77777777" w:rsidR="00F3511F" w:rsidRDefault="00F35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37455" w14:textId="77777777" w:rsidR="00940750" w:rsidRDefault="00000000">
    <w:pPr>
      <w:pStyle w:val="Cabealho"/>
      <w:ind w:left="-284"/>
    </w:pPr>
    <w:r>
      <w:rPr>
        <w:noProof/>
      </w:rPr>
      <w:object w:dxaOrig="1440" w:dyaOrig="1440" w14:anchorId="191D2DD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6" type="#_x0000_t75" style="position:absolute;left:0;text-align:left;margin-left:-18pt;margin-top:-17.8pt;width:94.6pt;height:99.2pt;z-index:251658240">
          <v:imagedata r:id="rId1" o:title=""/>
        </v:shape>
        <o:OLEObject Type="Embed" ProgID="MSPhotoEd.3" ShapeID="_x0000_s1036" DrawAspect="Content" ObjectID="_1803967470" r:id="rId2"/>
      </w:object>
    </w:r>
    <w:r>
      <w:rPr>
        <w:noProof/>
      </w:rPr>
      <w:object w:dxaOrig="1440" w:dyaOrig="1440" w14:anchorId="0F74C1B7">
        <v:group id="_x0000_s1025" style="position:absolute;left:0;text-align:left;margin-left:-45pt;margin-top:-8.8pt;width:569.4pt;height:774pt;z-index:-251659264" coordorigin="864,576" coordsize="11388,16272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8508;top:1296;width:3744;height:432" stroked="f">
            <v:textbox style="mso-next-textbox:#_x0000_s1026">
              <w:txbxContent>
                <w:p w14:paraId="7FA92D20" w14:textId="77777777" w:rsidR="00940750" w:rsidRDefault="00940750">
                  <w:pPr>
                    <w:pStyle w:val="Corpodetexto"/>
                    <w:rPr>
                      <w:sz w:val="20"/>
                    </w:rPr>
                  </w:pPr>
                  <w:r>
                    <w:rPr>
                      <w:b/>
                      <w:sz w:val="22"/>
                    </w:rPr>
                    <w:t xml:space="preserve">   </w:t>
                  </w:r>
                  <w:r>
                    <w:rPr>
                      <w:sz w:val="20"/>
                    </w:rPr>
                    <w:t>ESTADO DO PARANÁ</w:t>
                  </w:r>
                </w:p>
              </w:txbxContent>
            </v:textbox>
          </v:shape>
          <v:group id="_x0000_s1027" style="position:absolute;left:864;top:576;width:10656;height:16272" coordorigin="864,576" coordsize="10656,16272">
            <v:shape id="_x0000_s1028" type="#_x0000_t75" style="position:absolute;left:1701;top:1418;width:210;height:570">
              <v:imagedata r:id="rId3" o:title=""/>
            </v:shape>
            <v:shape id="_x0000_s1029" type="#_x0000_t202" style="position:absolute;left:3168;top:576;width:8064;height:720" stroked="f">
              <v:textbox style="mso-next-textbox:#_x0000_s1029">
                <w:txbxContent>
                  <w:p w14:paraId="4BBB54C7" w14:textId="77777777" w:rsidR="00940750" w:rsidRDefault="00940750">
                    <w:pPr>
                      <w:pStyle w:val="Ttulo1"/>
                      <w:spacing w:before="100"/>
                      <w:rPr>
                        <w:rFonts w:ascii="Arial" w:hAnsi="Arial"/>
                        <w:b w:val="0"/>
                        <w:sz w:val="52"/>
                      </w:rPr>
                    </w:pPr>
                    <w:r>
                      <w:rPr>
                        <w:rFonts w:ascii="Arial" w:hAnsi="Arial"/>
                        <w:b w:val="0"/>
                        <w:sz w:val="40"/>
                      </w:rPr>
                      <w:t>MUNICIPIO DE VERA CRUZ DO OESTE</w:t>
                    </w:r>
                    <w:r>
                      <w:rPr>
                        <w:rFonts w:ascii="Arial" w:hAnsi="Arial"/>
                        <w:b w:val="0"/>
                        <w:sz w:val="52"/>
                      </w:rPr>
                      <w:t xml:space="preserve"> OEOEOESTE</w:t>
                    </w:r>
                  </w:p>
                  <w:p w14:paraId="6CB02C9C" w14:textId="77777777" w:rsidR="00940750" w:rsidRDefault="00940750"/>
                  <w:p w14:paraId="3DAC401A" w14:textId="77777777" w:rsidR="00940750" w:rsidRDefault="00940750"/>
                  <w:p w14:paraId="142400C9" w14:textId="77777777" w:rsidR="00940750" w:rsidRDefault="00940750"/>
                </w:txbxContent>
              </v:textbox>
            </v:shape>
            <v:group id="_x0000_s1030" style="position:absolute;left:864;top:1296;width:10656;height:15552" coordorigin="864,1296" coordsize="10656,16416">
              <v:rect id="_x0000_s1031" style="position:absolute;left:864;top:1296;width:10656;height:16128" filled="f"/>
              <v:shape id="_x0000_s1032" type="#_x0000_t202" style="position:absolute;left:1068;top:17136;width:10200;height:576" stroked="f">
                <v:textbox style="mso-next-textbox:#_x0000_s1032" inset="0,,0">
                  <w:txbxContent>
                    <w:p w14:paraId="3B882801" w14:textId="77777777" w:rsidR="00940750" w:rsidRDefault="00940750">
                      <w:pPr>
                        <w:spacing w:before="100"/>
                        <w:jc w:val="center"/>
                        <w:rPr>
                          <w:rFonts w:ascii="Arial" w:hAnsi="Arial"/>
                          <w:sz w:val="16"/>
                        </w:rPr>
                      </w:pPr>
                      <w:r>
                        <w:rPr>
                          <w:rFonts w:ascii="Arial" w:hAnsi="Arial"/>
                          <w:sz w:val="16"/>
                        </w:rPr>
                        <w:t>Rua Rui Barbosa, 202</w:t>
                      </w:r>
                      <w:r w:rsidR="00E713FE">
                        <w:rPr>
                          <w:rFonts w:ascii="Arial" w:hAnsi="Arial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- Centro – Fone/Fax (45)</w:t>
                      </w:r>
                      <w:r w:rsidR="00E713FE">
                        <w:rPr>
                          <w:rFonts w:ascii="Arial" w:hAnsi="Arial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3267-</w:t>
                      </w:r>
                      <w:r w:rsidR="00E713FE">
                        <w:rPr>
                          <w:rFonts w:ascii="Arial" w:hAnsi="Arial"/>
                          <w:sz w:val="16"/>
                        </w:rPr>
                        <w:t>8000</w:t>
                      </w:r>
                      <w:r>
                        <w:rPr>
                          <w:rFonts w:ascii="Arial" w:hAnsi="Arial"/>
                          <w:sz w:val="16"/>
                        </w:rPr>
                        <w:t xml:space="preserve"> - Vera Cruz do Oeste </w:t>
                      </w:r>
                      <w:r w:rsidR="00E713FE">
                        <w:rPr>
                          <w:rFonts w:ascii="Arial" w:hAnsi="Arial"/>
                          <w:sz w:val="16"/>
                        </w:rPr>
                        <w:t>–</w:t>
                      </w:r>
                      <w:r>
                        <w:rPr>
                          <w:rFonts w:ascii="Arial" w:hAnsi="Arial"/>
                          <w:sz w:val="16"/>
                        </w:rPr>
                        <w:t xml:space="preserve"> Paraná</w:t>
                      </w:r>
                      <w:r w:rsidR="00E713FE">
                        <w:rPr>
                          <w:rFonts w:ascii="Arial" w:hAnsi="Arial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 xml:space="preserve">- CEP 85845-000  </w:t>
                      </w:r>
                    </w:p>
                  </w:txbxContent>
                </v:textbox>
              </v:shape>
            </v:group>
            <v:shape id="_x0000_s1033" type="#_x0000_t75" style="position:absolute;left:1584;top:636;width:1399;height:1440">
              <v:imagedata r:id="rId4" o:title="Logotipo Preto Prefeitura"/>
            </v:shape>
            <v:shape id="_x0000_s1034" type="#_x0000_t202" style="position:absolute;left:3196;top:1328;width:3744;height:432" stroked="f">
              <v:textbox style="mso-next-textbox:#_x0000_s1034">
                <w:txbxContent>
                  <w:p w14:paraId="779EEBAC" w14:textId="77777777" w:rsidR="00940750" w:rsidRDefault="00940750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CNPJ: 78.101.821/0001-01</w:t>
                    </w:r>
                  </w:p>
                </w:txbxContent>
              </v:textbox>
            </v:shape>
          </v:group>
        </v:group>
        <o:OLEObject Type="Embed" ProgID="PBrush" ShapeID="_x0000_s1028" DrawAspect="Content" ObjectID="_1803967471" r:id="rId5"/>
      </w:object>
    </w:r>
    <w:r w:rsidR="00940750">
      <w:rPr>
        <w:rStyle w:val="Nmerodepgina"/>
      </w:rPr>
      <w:fldChar w:fldCharType="begin"/>
    </w:r>
    <w:r w:rsidR="00940750">
      <w:rPr>
        <w:rStyle w:val="Nmerodepgina"/>
      </w:rPr>
      <w:instrText xml:space="preserve"> PAGE </w:instrText>
    </w:r>
    <w:r w:rsidR="00940750">
      <w:rPr>
        <w:rStyle w:val="Nmerodepgina"/>
      </w:rPr>
      <w:fldChar w:fldCharType="separate"/>
    </w:r>
    <w:r w:rsidR="009C2B6D">
      <w:rPr>
        <w:rStyle w:val="Nmerodepgina"/>
        <w:noProof/>
      </w:rPr>
      <w:t>1</w:t>
    </w:r>
    <w:r w:rsidR="00940750">
      <w:rPr>
        <w:rStyle w:val="Nmerodepgina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744EF"/>
    <w:multiLevelType w:val="hybridMultilevel"/>
    <w:tmpl w:val="62ACD09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2838"/>
    <w:multiLevelType w:val="hybridMultilevel"/>
    <w:tmpl w:val="108AECA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8421070">
    <w:abstractNumId w:val="1"/>
  </w:num>
  <w:num w:numId="2" w16cid:durableId="3595988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GVwVj8FOOnJCgOA7xWQTbKi8NfgUCel/+mPfx2UtP+1iUixaYsMsfX/SAtmWAvBOTtd5/oriSHWN/Uqh9OdfuQ==" w:salt="j8M2JoKvQkRWpc/r8SvYI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2E7"/>
    <w:rsid w:val="0001109F"/>
    <w:rsid w:val="00021DB3"/>
    <w:rsid w:val="000509E1"/>
    <w:rsid w:val="000570CF"/>
    <w:rsid w:val="00060E74"/>
    <w:rsid w:val="00061AF8"/>
    <w:rsid w:val="000B0E40"/>
    <w:rsid w:val="000C3A9A"/>
    <w:rsid w:val="000E2625"/>
    <w:rsid w:val="000E50C4"/>
    <w:rsid w:val="000F6883"/>
    <w:rsid w:val="0010027F"/>
    <w:rsid w:val="00104F7D"/>
    <w:rsid w:val="00110A82"/>
    <w:rsid w:val="00120AED"/>
    <w:rsid w:val="00126404"/>
    <w:rsid w:val="001321AA"/>
    <w:rsid w:val="0014020B"/>
    <w:rsid w:val="00140BBA"/>
    <w:rsid w:val="00140DA3"/>
    <w:rsid w:val="001510AE"/>
    <w:rsid w:val="001517D3"/>
    <w:rsid w:val="00160DAD"/>
    <w:rsid w:val="001843C0"/>
    <w:rsid w:val="00191D90"/>
    <w:rsid w:val="001966A7"/>
    <w:rsid w:val="001A3297"/>
    <w:rsid w:val="001B2217"/>
    <w:rsid w:val="001C3EEE"/>
    <w:rsid w:val="001D4BE9"/>
    <w:rsid w:val="001F22F7"/>
    <w:rsid w:val="002056C6"/>
    <w:rsid w:val="00211B5A"/>
    <w:rsid w:val="0021432C"/>
    <w:rsid w:val="002153D6"/>
    <w:rsid w:val="00215EB6"/>
    <w:rsid w:val="00243B16"/>
    <w:rsid w:val="00245E8F"/>
    <w:rsid w:val="002527BB"/>
    <w:rsid w:val="002625DD"/>
    <w:rsid w:val="00267E9E"/>
    <w:rsid w:val="00296733"/>
    <w:rsid w:val="00297F6B"/>
    <w:rsid w:val="002B0D20"/>
    <w:rsid w:val="002B5DED"/>
    <w:rsid w:val="002C00F3"/>
    <w:rsid w:val="002C2286"/>
    <w:rsid w:val="002C4F41"/>
    <w:rsid w:val="002C6EC4"/>
    <w:rsid w:val="002D31F6"/>
    <w:rsid w:val="002D5B9C"/>
    <w:rsid w:val="002E4C3C"/>
    <w:rsid w:val="002F0CAA"/>
    <w:rsid w:val="00315AE5"/>
    <w:rsid w:val="00342725"/>
    <w:rsid w:val="00342A3B"/>
    <w:rsid w:val="00343A5D"/>
    <w:rsid w:val="00345824"/>
    <w:rsid w:val="003662F5"/>
    <w:rsid w:val="00372D83"/>
    <w:rsid w:val="00372FBC"/>
    <w:rsid w:val="00382170"/>
    <w:rsid w:val="003846EB"/>
    <w:rsid w:val="003B0367"/>
    <w:rsid w:val="003B55AD"/>
    <w:rsid w:val="003D4DD5"/>
    <w:rsid w:val="003E7163"/>
    <w:rsid w:val="003F34A1"/>
    <w:rsid w:val="00417929"/>
    <w:rsid w:val="00420D11"/>
    <w:rsid w:val="004222A4"/>
    <w:rsid w:val="00423D2B"/>
    <w:rsid w:val="00440F20"/>
    <w:rsid w:val="0044262D"/>
    <w:rsid w:val="00461ED6"/>
    <w:rsid w:val="0047383C"/>
    <w:rsid w:val="004A0EE9"/>
    <w:rsid w:val="004B637D"/>
    <w:rsid w:val="004E5416"/>
    <w:rsid w:val="004E6A0B"/>
    <w:rsid w:val="0050543B"/>
    <w:rsid w:val="00511025"/>
    <w:rsid w:val="005115C6"/>
    <w:rsid w:val="0052152F"/>
    <w:rsid w:val="0057375B"/>
    <w:rsid w:val="00577C0F"/>
    <w:rsid w:val="00597D2B"/>
    <w:rsid w:val="005B5F47"/>
    <w:rsid w:val="006205B9"/>
    <w:rsid w:val="00625DB0"/>
    <w:rsid w:val="006307C2"/>
    <w:rsid w:val="00630AD3"/>
    <w:rsid w:val="00636FA1"/>
    <w:rsid w:val="00642442"/>
    <w:rsid w:val="00646887"/>
    <w:rsid w:val="00647199"/>
    <w:rsid w:val="006505BF"/>
    <w:rsid w:val="006530AE"/>
    <w:rsid w:val="006644F9"/>
    <w:rsid w:val="006737AB"/>
    <w:rsid w:val="00685ABE"/>
    <w:rsid w:val="006B2BA5"/>
    <w:rsid w:val="006D04E0"/>
    <w:rsid w:val="006D442D"/>
    <w:rsid w:val="00702A9F"/>
    <w:rsid w:val="007256AB"/>
    <w:rsid w:val="00725AA2"/>
    <w:rsid w:val="00731114"/>
    <w:rsid w:val="007332E7"/>
    <w:rsid w:val="007356E1"/>
    <w:rsid w:val="00744B6E"/>
    <w:rsid w:val="0075390A"/>
    <w:rsid w:val="00755CA8"/>
    <w:rsid w:val="00760B64"/>
    <w:rsid w:val="007637CE"/>
    <w:rsid w:val="007763D7"/>
    <w:rsid w:val="007922CB"/>
    <w:rsid w:val="00796A0C"/>
    <w:rsid w:val="00796CCF"/>
    <w:rsid w:val="007C036E"/>
    <w:rsid w:val="007D37E4"/>
    <w:rsid w:val="007E763E"/>
    <w:rsid w:val="007F4119"/>
    <w:rsid w:val="008133CF"/>
    <w:rsid w:val="008142D0"/>
    <w:rsid w:val="008243E3"/>
    <w:rsid w:val="00871A32"/>
    <w:rsid w:val="00872D07"/>
    <w:rsid w:val="008815D7"/>
    <w:rsid w:val="00882653"/>
    <w:rsid w:val="008853C4"/>
    <w:rsid w:val="008A475F"/>
    <w:rsid w:val="008B5962"/>
    <w:rsid w:val="008C20C5"/>
    <w:rsid w:val="008D0CE6"/>
    <w:rsid w:val="008D4FA0"/>
    <w:rsid w:val="008E0E38"/>
    <w:rsid w:val="008E749A"/>
    <w:rsid w:val="008E7CB5"/>
    <w:rsid w:val="0090724D"/>
    <w:rsid w:val="00925CC0"/>
    <w:rsid w:val="00931832"/>
    <w:rsid w:val="00940750"/>
    <w:rsid w:val="00943DD9"/>
    <w:rsid w:val="009526B1"/>
    <w:rsid w:val="00965956"/>
    <w:rsid w:val="00977336"/>
    <w:rsid w:val="009821D1"/>
    <w:rsid w:val="009845DB"/>
    <w:rsid w:val="009900FD"/>
    <w:rsid w:val="00997BF0"/>
    <w:rsid w:val="009B7400"/>
    <w:rsid w:val="009C0007"/>
    <w:rsid w:val="009C2B6D"/>
    <w:rsid w:val="009C3527"/>
    <w:rsid w:val="009D22F8"/>
    <w:rsid w:val="009D2FF4"/>
    <w:rsid w:val="009E2586"/>
    <w:rsid w:val="009E71DF"/>
    <w:rsid w:val="009F21DA"/>
    <w:rsid w:val="009F361C"/>
    <w:rsid w:val="009F5ED5"/>
    <w:rsid w:val="00A10CFE"/>
    <w:rsid w:val="00A310A5"/>
    <w:rsid w:val="00A4412E"/>
    <w:rsid w:val="00A46A6D"/>
    <w:rsid w:val="00A52BD7"/>
    <w:rsid w:val="00A66866"/>
    <w:rsid w:val="00A803CD"/>
    <w:rsid w:val="00A82D8F"/>
    <w:rsid w:val="00A969F0"/>
    <w:rsid w:val="00AA572E"/>
    <w:rsid w:val="00AB0CD7"/>
    <w:rsid w:val="00AB1148"/>
    <w:rsid w:val="00AB38CD"/>
    <w:rsid w:val="00AE323B"/>
    <w:rsid w:val="00AE75DE"/>
    <w:rsid w:val="00AF1735"/>
    <w:rsid w:val="00AF20A4"/>
    <w:rsid w:val="00AF5219"/>
    <w:rsid w:val="00B23891"/>
    <w:rsid w:val="00B42004"/>
    <w:rsid w:val="00B44921"/>
    <w:rsid w:val="00B45322"/>
    <w:rsid w:val="00B46853"/>
    <w:rsid w:val="00B6091F"/>
    <w:rsid w:val="00B76B75"/>
    <w:rsid w:val="00B828BD"/>
    <w:rsid w:val="00BA457F"/>
    <w:rsid w:val="00BB70D7"/>
    <w:rsid w:val="00BC406D"/>
    <w:rsid w:val="00BC7769"/>
    <w:rsid w:val="00BF4C2E"/>
    <w:rsid w:val="00BF7F73"/>
    <w:rsid w:val="00C00ACE"/>
    <w:rsid w:val="00C138D4"/>
    <w:rsid w:val="00C22D77"/>
    <w:rsid w:val="00C273D8"/>
    <w:rsid w:val="00C33DBC"/>
    <w:rsid w:val="00C37110"/>
    <w:rsid w:val="00C547E6"/>
    <w:rsid w:val="00C818B1"/>
    <w:rsid w:val="00C86F03"/>
    <w:rsid w:val="00C902E8"/>
    <w:rsid w:val="00C90F40"/>
    <w:rsid w:val="00C9742D"/>
    <w:rsid w:val="00CA1EFB"/>
    <w:rsid w:val="00CC5E9D"/>
    <w:rsid w:val="00CD408D"/>
    <w:rsid w:val="00CE5685"/>
    <w:rsid w:val="00CE6B8F"/>
    <w:rsid w:val="00CF3142"/>
    <w:rsid w:val="00D02407"/>
    <w:rsid w:val="00D154F5"/>
    <w:rsid w:val="00D44D49"/>
    <w:rsid w:val="00D46862"/>
    <w:rsid w:val="00D53CC5"/>
    <w:rsid w:val="00D56365"/>
    <w:rsid w:val="00D7280A"/>
    <w:rsid w:val="00D81534"/>
    <w:rsid w:val="00D830C2"/>
    <w:rsid w:val="00D83FA0"/>
    <w:rsid w:val="00D9071E"/>
    <w:rsid w:val="00DB178D"/>
    <w:rsid w:val="00DB67F2"/>
    <w:rsid w:val="00DD5F03"/>
    <w:rsid w:val="00DD6A63"/>
    <w:rsid w:val="00DF13A3"/>
    <w:rsid w:val="00DF677B"/>
    <w:rsid w:val="00E01B41"/>
    <w:rsid w:val="00E058CA"/>
    <w:rsid w:val="00E07BA9"/>
    <w:rsid w:val="00E10FBA"/>
    <w:rsid w:val="00E35F30"/>
    <w:rsid w:val="00E3780E"/>
    <w:rsid w:val="00E43362"/>
    <w:rsid w:val="00E4450B"/>
    <w:rsid w:val="00E445B0"/>
    <w:rsid w:val="00E637AF"/>
    <w:rsid w:val="00E64B86"/>
    <w:rsid w:val="00E713FE"/>
    <w:rsid w:val="00E719BD"/>
    <w:rsid w:val="00E8759B"/>
    <w:rsid w:val="00EB106A"/>
    <w:rsid w:val="00EB136D"/>
    <w:rsid w:val="00EB24EC"/>
    <w:rsid w:val="00EC6BBC"/>
    <w:rsid w:val="00EE64A1"/>
    <w:rsid w:val="00EF799F"/>
    <w:rsid w:val="00EF7E6D"/>
    <w:rsid w:val="00F059FC"/>
    <w:rsid w:val="00F25C0D"/>
    <w:rsid w:val="00F3511F"/>
    <w:rsid w:val="00F36A86"/>
    <w:rsid w:val="00F5459B"/>
    <w:rsid w:val="00F62CDD"/>
    <w:rsid w:val="00F7063F"/>
    <w:rsid w:val="00F7382E"/>
    <w:rsid w:val="00F775A0"/>
    <w:rsid w:val="00F82939"/>
    <w:rsid w:val="00F84CA6"/>
    <w:rsid w:val="00F97A79"/>
    <w:rsid w:val="00FA15FB"/>
    <w:rsid w:val="00FB1C15"/>
    <w:rsid w:val="00FB3E90"/>
    <w:rsid w:val="00FD2ADB"/>
    <w:rsid w:val="00FD57E0"/>
    <w:rsid w:val="00FE5387"/>
    <w:rsid w:val="00FF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8E3525"/>
  <w15:docId w15:val="{9BD5EC41-C746-4804-910A-7EE8209BC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2FBC"/>
  </w:style>
  <w:style w:type="paragraph" w:styleId="Ttulo1">
    <w:name w:val="heading 1"/>
    <w:basedOn w:val="Normal"/>
    <w:next w:val="Normal"/>
    <w:qFormat/>
    <w:rsid w:val="00372FBC"/>
    <w:pPr>
      <w:keepNext/>
      <w:outlineLvl w:val="0"/>
    </w:pPr>
    <w:rPr>
      <w:b/>
      <w:sz w:val="24"/>
    </w:rPr>
  </w:style>
  <w:style w:type="paragraph" w:styleId="Ttulo2">
    <w:name w:val="heading 2"/>
    <w:basedOn w:val="Normal"/>
    <w:next w:val="Normal"/>
    <w:qFormat/>
    <w:rsid w:val="00372FBC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372FBC"/>
    <w:pPr>
      <w:keepNext/>
      <w:jc w:val="center"/>
      <w:outlineLvl w:val="2"/>
    </w:pPr>
    <w:rPr>
      <w:b/>
      <w:sz w:val="29"/>
      <w:szCs w:val="29"/>
    </w:rPr>
  </w:style>
  <w:style w:type="paragraph" w:styleId="Ttulo4">
    <w:name w:val="heading 4"/>
    <w:basedOn w:val="Normal"/>
    <w:next w:val="Normal"/>
    <w:qFormat/>
    <w:rsid w:val="00372FBC"/>
    <w:pPr>
      <w:keepNext/>
      <w:spacing w:line="360" w:lineRule="auto"/>
      <w:jc w:val="center"/>
      <w:outlineLvl w:val="3"/>
    </w:pPr>
    <w:rPr>
      <w:b/>
      <w:bCs/>
      <w:sz w:val="24"/>
      <w:szCs w:val="24"/>
    </w:rPr>
  </w:style>
  <w:style w:type="paragraph" w:styleId="Ttulo5">
    <w:name w:val="heading 5"/>
    <w:basedOn w:val="Normal"/>
    <w:next w:val="Normal"/>
    <w:qFormat/>
    <w:rsid w:val="00372FBC"/>
    <w:pPr>
      <w:keepNext/>
      <w:jc w:val="center"/>
      <w:outlineLvl w:val="4"/>
    </w:pPr>
    <w:rPr>
      <w:sz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semiHidden/>
    <w:rsid w:val="00372FB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rsid w:val="00372FBC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semiHidden/>
    <w:rsid w:val="00372FBC"/>
    <w:rPr>
      <w:rFonts w:ascii="Arial" w:hAnsi="Arial"/>
      <w:sz w:val="24"/>
    </w:rPr>
  </w:style>
  <w:style w:type="character" w:styleId="Hyperlink">
    <w:name w:val="Hyperlink"/>
    <w:basedOn w:val="Fontepargpadro"/>
    <w:semiHidden/>
    <w:rsid w:val="00372FBC"/>
    <w:rPr>
      <w:color w:val="0000FF"/>
      <w:u w:val="single"/>
    </w:rPr>
  </w:style>
  <w:style w:type="character" w:styleId="HiperlinkVisitado">
    <w:name w:val="FollowedHyperlink"/>
    <w:basedOn w:val="Fontepargpadro"/>
    <w:semiHidden/>
    <w:rsid w:val="00372FBC"/>
    <w:rPr>
      <w:color w:val="800080"/>
      <w:u w:val="single"/>
    </w:rPr>
  </w:style>
  <w:style w:type="paragraph" w:styleId="Recuodecorpodetexto">
    <w:name w:val="Body Text Indent"/>
    <w:basedOn w:val="Normal"/>
    <w:semiHidden/>
    <w:rsid w:val="00372FBC"/>
    <w:pPr>
      <w:spacing w:line="360" w:lineRule="auto"/>
      <w:ind w:firstLine="1440"/>
      <w:jc w:val="center"/>
    </w:pPr>
    <w:rPr>
      <w:sz w:val="28"/>
    </w:rPr>
  </w:style>
  <w:style w:type="paragraph" w:styleId="Recuodecorpodetexto2">
    <w:name w:val="Body Text Indent 2"/>
    <w:basedOn w:val="Normal"/>
    <w:semiHidden/>
    <w:rsid w:val="00372FBC"/>
    <w:pPr>
      <w:spacing w:line="360" w:lineRule="auto"/>
      <w:ind w:firstLine="1440"/>
    </w:pPr>
    <w:rPr>
      <w:sz w:val="28"/>
    </w:rPr>
  </w:style>
  <w:style w:type="paragraph" w:styleId="Ttulo">
    <w:name w:val="Title"/>
    <w:basedOn w:val="Normal"/>
    <w:qFormat/>
    <w:rsid w:val="00372FBC"/>
    <w:pPr>
      <w:jc w:val="center"/>
    </w:pPr>
    <w:rPr>
      <w:sz w:val="32"/>
      <w:szCs w:val="24"/>
    </w:rPr>
  </w:style>
  <w:style w:type="paragraph" w:customStyle="1" w:styleId="Endereodoremetente">
    <w:name w:val="Endereço do remetente"/>
    <w:rsid w:val="00372FBC"/>
    <w:pPr>
      <w:framePr w:w="8640" w:h="1426" w:hRule="exact" w:wrap="notBeside" w:vAnchor="page" w:hAnchor="page" w:x="1729" w:yAlign="bottom" w:anchorLock="1"/>
      <w:tabs>
        <w:tab w:val="left" w:pos="27814"/>
      </w:tabs>
      <w:spacing w:line="240" w:lineRule="atLeast"/>
      <w:ind w:right="-240"/>
      <w:jc w:val="center"/>
    </w:pPr>
    <w:rPr>
      <w:rFonts w:ascii="Garamond" w:hAnsi="Garamond"/>
      <w:caps/>
      <w:spacing w:val="30"/>
      <w:sz w:val="15"/>
    </w:rPr>
  </w:style>
  <w:style w:type="paragraph" w:customStyle="1" w:styleId="Ttulododocumento">
    <w:name w:val="Título do documento"/>
    <w:next w:val="Normal"/>
    <w:rsid w:val="00372FBC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</w:rPr>
  </w:style>
  <w:style w:type="character" w:styleId="nfase">
    <w:name w:val="Emphasis"/>
    <w:qFormat/>
    <w:rsid w:val="00372FBC"/>
    <w:rPr>
      <w:caps/>
      <w:spacing w:val="10"/>
      <w:sz w:val="16"/>
    </w:rPr>
  </w:style>
  <w:style w:type="paragraph" w:styleId="Cabealhodamensagem">
    <w:name w:val="Message Header"/>
    <w:basedOn w:val="Corpodetexto"/>
    <w:semiHidden/>
    <w:rsid w:val="00372FBC"/>
    <w:pPr>
      <w:keepLines/>
      <w:spacing w:after="40" w:line="140" w:lineRule="atLeast"/>
      <w:ind w:left="360"/>
    </w:pPr>
    <w:rPr>
      <w:rFonts w:ascii="Garamond" w:hAnsi="Garamond"/>
      <w:spacing w:val="-5"/>
    </w:rPr>
  </w:style>
  <w:style w:type="paragraph" w:customStyle="1" w:styleId="Cabedamensagemantes">
    <w:name w:val="Cabeç. da mensagem antes"/>
    <w:basedOn w:val="Cabealhodamensagem"/>
    <w:next w:val="Cabealhodamensagem"/>
    <w:rsid w:val="00372FBC"/>
  </w:style>
  <w:style w:type="paragraph" w:customStyle="1" w:styleId="Cabedamensagemdepois">
    <w:name w:val="Cabeç. da mensagem depois"/>
    <w:basedOn w:val="Cabealhodamensagem"/>
    <w:next w:val="Corpodetexto"/>
    <w:rsid w:val="00372FBC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67"/>
        <w:tab w:val="left" w:pos="2938"/>
        <w:tab w:val="left" w:pos="5040"/>
        <w:tab w:val="right" w:pos="8640"/>
      </w:tabs>
      <w:spacing w:before="13"/>
      <w:ind w:left="0"/>
    </w:pPr>
  </w:style>
  <w:style w:type="paragraph" w:customStyle="1" w:styleId="Ttulodecabedamensagem">
    <w:name w:val="Título de cabeç. da mensagem"/>
    <w:basedOn w:val="Cabealhodamensagem"/>
    <w:next w:val="Cabealhodamensagem"/>
    <w:rsid w:val="00372FBC"/>
    <w:pPr>
      <w:spacing w:before="40" w:after="0"/>
      <w:ind w:left="0"/>
    </w:pPr>
    <w:rPr>
      <w:caps/>
      <w:spacing w:val="6"/>
      <w:position w:val="6"/>
      <w:sz w:val="14"/>
    </w:rPr>
  </w:style>
  <w:style w:type="character" w:styleId="Nmerodepgina">
    <w:name w:val="page number"/>
    <w:basedOn w:val="Fontepargpadro"/>
    <w:semiHidden/>
    <w:rsid w:val="00372FBC"/>
  </w:style>
  <w:style w:type="paragraph" w:styleId="Corpodetexto2">
    <w:name w:val="Body Text 2"/>
    <w:basedOn w:val="Normal"/>
    <w:link w:val="Corpodetexto2Char"/>
    <w:uiPriority w:val="99"/>
    <w:unhideWhenUsed/>
    <w:rsid w:val="00B76B75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B76B75"/>
  </w:style>
  <w:style w:type="paragraph" w:styleId="PargrafodaLista">
    <w:name w:val="List Paragraph"/>
    <w:basedOn w:val="Normal"/>
    <w:uiPriority w:val="34"/>
    <w:qFormat/>
    <w:rsid w:val="00E10FBA"/>
    <w:pPr>
      <w:spacing w:after="200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BC406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6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Relationship Id="rId5" Type="http://schemas.openxmlformats.org/officeDocument/2006/relationships/oleObject" Target="embeddings/oleObject2.bin"/><Relationship Id="rId4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PAPEL%20TIMBRADO%20PREFEITURA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 PREFEITURA</Template>
  <TotalTime>1</TotalTime>
  <Pages>1</Pages>
  <Words>172</Words>
  <Characters>934</Characters>
  <Application>Microsoft Office Word</Application>
  <DocSecurity>8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PROGRAMA DE MELHORIAS HABITACIONAIS</vt:lpstr>
      <vt:lpstr>PROGRAMA DE MELHORIAS HABITACIONAIS</vt:lpstr>
    </vt:vector>
  </TitlesOfParts>
  <Company>Vera Cruz D'Oeste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MELHORIAS HABITACIONAIS</dc:title>
  <dc:creator>Prefeitura</dc:creator>
  <cp:lastModifiedBy>User</cp:lastModifiedBy>
  <cp:revision>5</cp:revision>
  <cp:lastPrinted>2025-02-24T11:49:00Z</cp:lastPrinted>
  <dcterms:created xsi:type="dcterms:W3CDTF">2025-02-24T11:51:00Z</dcterms:created>
  <dcterms:modified xsi:type="dcterms:W3CDTF">2025-03-20T12:18:00Z</dcterms:modified>
</cp:coreProperties>
</file>